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A9751" w14:textId="3F7BF988" w:rsidR="0054401D" w:rsidRPr="00001153" w:rsidRDefault="0054401D" w:rsidP="0054401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r w:rsidRPr="00001153">
        <w:rPr>
          <w:rFonts w:ascii="Arial" w:eastAsia="MS Mincho" w:hAnsi="Arial"/>
          <w:b/>
          <w:noProof/>
          <w:sz w:val="24"/>
        </w:rPr>
        <w:t>3GPP TSG-</w:t>
      </w:r>
      <w:r w:rsidRPr="0000115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01153">
        <w:rPr>
          <w:rFonts w:ascii="Arial" w:eastAsia="MS Mincho" w:hAnsi="Arial"/>
          <w:b/>
          <w:noProof/>
          <w:sz w:val="24"/>
        </w:rPr>
        <w:t xml:space="preserve"> Meetin</w:t>
      </w:r>
      <w:r w:rsidRPr="00001153">
        <w:rPr>
          <w:rFonts w:ascii="Arial" w:eastAsia="MS Mincho" w:hAnsi="Arial"/>
          <w:b/>
          <w:noProof/>
          <w:sz w:val="24"/>
          <w:lang w:eastAsia="zh-CN"/>
        </w:rPr>
        <w:t>g #101-e</w:t>
      </w:r>
      <w:r w:rsidRPr="00001153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001153">
        <w:rPr>
          <w:rFonts w:ascii="Arial" w:hAnsi="Arial" w:cs="Arial"/>
          <w:b/>
          <w:noProof/>
          <w:sz w:val="24"/>
          <w:szCs w:val="24"/>
          <w:lang w:eastAsia="zh-CN"/>
        </w:rPr>
        <w:t>R4-21</w:t>
      </w:r>
      <w:r w:rsidR="003B210C">
        <w:rPr>
          <w:rFonts w:ascii="Arial" w:hAnsi="Arial" w:cs="Arial"/>
          <w:b/>
          <w:noProof/>
          <w:sz w:val="24"/>
          <w:szCs w:val="24"/>
          <w:lang w:eastAsia="zh-CN"/>
        </w:rPr>
        <w:t>19016</w:t>
      </w:r>
      <w:bookmarkStart w:id="1" w:name="_GoBack"/>
      <w:bookmarkEnd w:id="1"/>
    </w:p>
    <w:bookmarkEnd w:id="0"/>
    <w:p w14:paraId="6E1BED51" w14:textId="77777777" w:rsidR="0054401D" w:rsidRPr="00001153" w:rsidRDefault="0054401D" w:rsidP="0054401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01153">
        <w:rPr>
          <w:rFonts w:ascii="Arial" w:eastAsia="MS Mincho" w:hAnsi="Arial"/>
          <w:b/>
          <w:noProof/>
          <w:sz w:val="24"/>
        </w:rPr>
        <w:t>Electronic Meeting, 1</w:t>
      </w:r>
      <w:r w:rsidRPr="00001153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01153">
        <w:rPr>
          <w:rFonts w:ascii="Arial" w:eastAsia="MS Mincho" w:hAnsi="Arial"/>
          <w:b/>
          <w:noProof/>
          <w:sz w:val="24"/>
        </w:rPr>
        <w:t xml:space="preserve"> - 12</w:t>
      </w:r>
      <w:r w:rsidRPr="0000115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01153">
        <w:rPr>
          <w:rFonts w:ascii="Arial" w:eastAsia="MS Mincho" w:hAnsi="Arial"/>
          <w:b/>
          <w:noProof/>
          <w:sz w:val="24"/>
        </w:rPr>
        <w:t xml:space="preserve"> Nov, 2021</w:t>
      </w:r>
    </w:p>
    <w:p w14:paraId="0024B1A8" w14:textId="77777777" w:rsidR="009163A1" w:rsidRPr="0054401D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2D1C1527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A3415" w:rsidRPr="00DA3415">
        <w:rPr>
          <w:rFonts w:ascii="Arial" w:hAnsi="Arial"/>
          <w:sz w:val="24"/>
          <w:lang w:val="en-US" w:eastAsia="zh-CN"/>
        </w:rPr>
        <w:t>Simulation results on PDSCH CA scenarios for NR UE HST FR1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538B6335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E60C89">
        <w:rPr>
          <w:rFonts w:ascii="Arial" w:hAnsi="Arial"/>
          <w:sz w:val="24"/>
          <w:lang w:val="pt-BR"/>
        </w:rPr>
        <w:t>8.8.3.2</w:t>
      </w:r>
    </w:p>
    <w:p w14:paraId="52257AB2" w14:textId="1D6FF453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CE4B7E">
        <w:rPr>
          <w:rFonts w:ascii="Arial" w:hAnsi="Arial"/>
          <w:sz w:val="24"/>
          <w:lang w:val="pt-BR" w:eastAsia="zh-CN"/>
        </w:rPr>
        <w:t>Information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2E74FA7A" w14:textId="778F6764" w:rsidR="00290712" w:rsidRDefault="009163A1" w:rsidP="009163A1">
      <w:pPr>
        <w:rPr>
          <w:lang w:eastAsia="zh-CN"/>
        </w:rPr>
      </w:pPr>
      <w:r w:rsidRPr="00AD59AA">
        <w:rPr>
          <w:lang w:eastAsia="zh-CN"/>
        </w:rPr>
        <w:t>During RAN4#</w:t>
      </w:r>
      <w:r w:rsidR="0054401D">
        <w:rPr>
          <w:lang w:eastAsia="zh-CN"/>
        </w:rPr>
        <w:t>100</w:t>
      </w:r>
      <w:r w:rsidR="00681B07">
        <w:rPr>
          <w:lang w:eastAsia="zh-CN"/>
        </w:rPr>
        <w:t>-</w:t>
      </w:r>
      <w:r w:rsidR="00651935">
        <w:rPr>
          <w:lang w:eastAsia="zh-CN"/>
        </w:rPr>
        <w:t xml:space="preserve">e meeting, </w:t>
      </w:r>
      <w:r w:rsidR="002860EF">
        <w:rPr>
          <w:lang w:eastAsia="zh-CN"/>
        </w:rPr>
        <w:t xml:space="preserve">the </w:t>
      </w:r>
      <w:r w:rsidR="00651935">
        <w:rPr>
          <w:lang w:eastAsia="zh-CN"/>
        </w:rPr>
        <w:t>way forward</w:t>
      </w:r>
      <w:r w:rsidR="0054401D">
        <w:rPr>
          <w:lang w:eastAsia="zh-CN"/>
        </w:rPr>
        <w:t xml:space="preserve"> </w:t>
      </w:r>
      <w:r w:rsidR="0054401D">
        <w:rPr>
          <w:lang w:eastAsia="zh-CN"/>
        </w:rPr>
        <w:fldChar w:fldCharType="begin"/>
      </w:r>
      <w:r w:rsidR="0054401D">
        <w:rPr>
          <w:lang w:eastAsia="zh-CN"/>
        </w:rPr>
        <w:instrText xml:space="preserve"> REF _Ref84666169 \r \h </w:instrText>
      </w:r>
      <w:r w:rsidR="0054401D">
        <w:rPr>
          <w:lang w:eastAsia="zh-CN"/>
        </w:rPr>
      </w:r>
      <w:r w:rsidR="0054401D">
        <w:rPr>
          <w:lang w:eastAsia="zh-CN"/>
        </w:rPr>
        <w:fldChar w:fldCharType="separate"/>
      </w:r>
      <w:r w:rsidR="0054401D">
        <w:rPr>
          <w:lang w:eastAsia="zh-CN"/>
        </w:rPr>
        <w:t>[1]</w:t>
      </w:r>
      <w:r w:rsidR="0054401D">
        <w:rPr>
          <w:lang w:eastAsia="zh-CN"/>
        </w:rPr>
        <w:fldChar w:fldCharType="end"/>
      </w:r>
      <w:r w:rsidRPr="00AD59AA">
        <w:rPr>
          <w:lang w:eastAsia="zh-CN"/>
        </w:rPr>
        <w:t xml:space="preserve"> for NR </w:t>
      </w:r>
      <w:r w:rsidR="00ED2C91">
        <w:rPr>
          <w:lang w:eastAsia="zh-CN"/>
        </w:rPr>
        <w:t>UE HST FR1</w:t>
      </w:r>
      <w:r w:rsidR="00B601C9" w:rsidRP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>was approved.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4401D" w:rsidRPr="0054401D" w14:paraId="4C7FAFD9" w14:textId="77777777" w:rsidTr="0054401D">
        <w:tc>
          <w:tcPr>
            <w:tcW w:w="10457" w:type="dxa"/>
          </w:tcPr>
          <w:p w14:paraId="7CF134B3" w14:textId="48E6DA22" w:rsidR="0054401D" w:rsidRPr="0054401D" w:rsidRDefault="0054401D" w:rsidP="0054401D">
            <w:pPr>
              <w:spacing w:after="0"/>
              <w:rPr>
                <w:i/>
                <w:lang w:eastAsia="zh-CN"/>
              </w:rPr>
            </w:pPr>
            <w:r w:rsidRPr="0054401D">
              <w:rPr>
                <w:rFonts w:hint="eastAsia"/>
                <w:i/>
                <w:lang w:eastAsia="zh-CN"/>
              </w:rPr>
              <w:t>•</w:t>
            </w:r>
            <w:r w:rsidRPr="0054401D">
              <w:rPr>
                <w:i/>
                <w:lang w:eastAsia="zh-CN"/>
              </w:rPr>
              <w:tab/>
              <w:t>Since huge performance gap for HST-SFN is still observed, companies are encouraged to check the summary on simulation results (R4-2113455) and come back in the next meeting if necessary</w:t>
            </w:r>
          </w:p>
        </w:tc>
      </w:tr>
    </w:tbl>
    <w:p w14:paraId="6DBF3E42" w14:textId="77777777" w:rsidR="00290712" w:rsidRDefault="00290712" w:rsidP="009163A1">
      <w:pPr>
        <w:rPr>
          <w:lang w:eastAsia="zh-CN"/>
        </w:rPr>
      </w:pPr>
    </w:p>
    <w:p w14:paraId="06D8DECC" w14:textId="58B9DF7A" w:rsidR="003F051A" w:rsidRDefault="009163A1" w:rsidP="009163A1">
      <w:pPr>
        <w:rPr>
          <w:lang w:val="en-US" w:eastAsia="zh-CN"/>
        </w:rPr>
      </w:pPr>
      <w:r w:rsidRPr="00AD59AA">
        <w:rPr>
          <w:lang w:val="en-US" w:eastAsia="zh-CN"/>
        </w:rPr>
        <w:t xml:space="preserve">In this contribution, we </w:t>
      </w:r>
      <w:r w:rsidR="00651935">
        <w:rPr>
          <w:lang w:val="en-US" w:eastAsia="zh-CN"/>
        </w:rPr>
        <w:t xml:space="preserve">provide </w:t>
      </w:r>
      <w:r w:rsidRPr="00AD59AA">
        <w:rPr>
          <w:lang w:val="en-US" w:eastAsia="zh-CN"/>
        </w:rPr>
        <w:t xml:space="preserve">our </w:t>
      </w:r>
      <w:r w:rsidR="00681B07">
        <w:rPr>
          <w:lang w:val="en-US" w:eastAsia="zh-CN"/>
        </w:rPr>
        <w:t>updated</w:t>
      </w:r>
      <w:r w:rsidR="00651935">
        <w:rPr>
          <w:lang w:val="en-US" w:eastAsia="zh-CN"/>
        </w:rPr>
        <w:t xml:space="preserve"> simulation results </w:t>
      </w:r>
      <w:r w:rsidRPr="00AD59AA">
        <w:rPr>
          <w:lang w:val="en-US" w:eastAsia="zh-CN"/>
        </w:rPr>
        <w:t xml:space="preserve">about the demodulation requirements for NR </w:t>
      </w:r>
      <w:r w:rsidR="00ED2C91">
        <w:rPr>
          <w:lang w:val="en-US" w:eastAsia="zh-CN"/>
        </w:rPr>
        <w:t>UE HST FR1 CA</w:t>
      </w:r>
      <w:r w:rsidR="000F6A83">
        <w:rPr>
          <w:lang w:val="en-US" w:eastAsia="zh-CN"/>
        </w:rPr>
        <w:t xml:space="preserve">. The simulation assumption can be derived from </w:t>
      </w:r>
      <w:r w:rsidR="00290712">
        <w:rPr>
          <w:lang w:val="en-US" w:eastAsia="zh-CN"/>
        </w:rPr>
        <w:fldChar w:fldCharType="begin"/>
      </w:r>
      <w:r w:rsidR="00290712">
        <w:rPr>
          <w:lang w:val="en-US" w:eastAsia="zh-CN"/>
        </w:rPr>
        <w:instrText xml:space="preserve"> REF _Ref78619043 \r \h </w:instrText>
      </w:r>
      <w:r w:rsidR="00290712">
        <w:rPr>
          <w:lang w:val="en-US" w:eastAsia="zh-CN"/>
        </w:rPr>
      </w:r>
      <w:r w:rsidR="00290712">
        <w:rPr>
          <w:lang w:val="en-US" w:eastAsia="zh-CN"/>
        </w:rPr>
        <w:fldChar w:fldCharType="separate"/>
      </w:r>
      <w:r w:rsidR="00290712">
        <w:rPr>
          <w:lang w:val="en-US" w:eastAsia="zh-CN"/>
        </w:rPr>
        <w:t>[2]</w:t>
      </w:r>
      <w:r w:rsidR="00290712">
        <w:rPr>
          <w:lang w:val="en-US" w:eastAsia="zh-CN"/>
        </w:rPr>
        <w:fldChar w:fldCharType="end"/>
      </w:r>
      <w:r w:rsidR="000F6A83">
        <w:rPr>
          <w:lang w:val="en-US" w:eastAsia="zh-CN"/>
        </w:rPr>
        <w:t xml:space="preserve"> as below Table 1-1 shows</w:t>
      </w:r>
      <w:r w:rsidRPr="00AD59AA">
        <w:rPr>
          <w:lang w:val="en-US" w:eastAsia="zh-CN"/>
        </w:rPr>
        <w:t>.</w:t>
      </w:r>
    </w:p>
    <w:p w14:paraId="75CB211B" w14:textId="3B781A67" w:rsidR="000F6A83" w:rsidRDefault="000F6A83" w:rsidP="000F6A83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1-1 Simulation assumption for NR UE HST FR1 CA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4208"/>
      </w:tblGrid>
      <w:tr w:rsidR="000F6A83" w:rsidRPr="000F6A83" w14:paraId="0CF1290C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FB93C" w14:textId="77777777" w:rsidR="000F6A83" w:rsidRPr="000F6A83" w:rsidRDefault="000F6A83" w:rsidP="000F6A83">
            <w:pPr>
              <w:pStyle w:val="TAH"/>
              <w:rPr>
                <w:lang w:val="en-US"/>
              </w:rPr>
            </w:pPr>
            <w:r w:rsidRPr="000F6A83">
              <w:rPr>
                <w:rFonts w:eastAsiaTheme="minorEastAsia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2298F" w14:textId="77777777" w:rsidR="000F6A83" w:rsidRPr="000F6A83" w:rsidRDefault="000F6A83" w:rsidP="000F6A83">
            <w:pPr>
              <w:pStyle w:val="TAH"/>
              <w:rPr>
                <w:lang w:val="en-US"/>
              </w:rPr>
            </w:pPr>
            <w:r w:rsidRPr="000F6A83">
              <w:rPr>
                <w:rFonts w:eastAsiaTheme="minorEastAsia"/>
              </w:rPr>
              <w:t>Value</w:t>
            </w:r>
          </w:p>
        </w:tc>
      </w:tr>
      <w:tr w:rsidR="000F6A83" w:rsidRPr="000F6A83" w14:paraId="3F774168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05986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72AF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type 1</w:t>
            </w:r>
          </w:p>
        </w:tc>
      </w:tr>
      <w:tr w:rsidR="000F6A83" w:rsidRPr="000F6A83" w14:paraId="16A90041" w14:textId="77777777" w:rsidTr="000F6A83">
        <w:trPr>
          <w:trHeight w:val="6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51529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9B2B2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DMRS 1+1+1</w:t>
            </w:r>
          </w:p>
        </w:tc>
      </w:tr>
      <w:tr w:rsidR="000F6A83" w:rsidRPr="000F6A83" w14:paraId="6EFDE540" w14:textId="77777777" w:rsidTr="000F6A83">
        <w:trPr>
          <w:trHeight w:val="62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69D2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TDD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77D92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DDDSU, S: 10D+2G+2U for 15 kHz SCS</w:t>
            </w:r>
          </w:p>
          <w:p w14:paraId="2FB9339D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7DS2U, S: 6D+4G+4U for 30 kHz SCS</w:t>
            </w:r>
          </w:p>
        </w:tc>
      </w:tr>
      <w:tr w:rsidR="000F6A83" w:rsidRPr="000F6A83" w14:paraId="792F3F15" w14:textId="77777777" w:rsidTr="000F6A83">
        <w:trPr>
          <w:trHeight w:val="9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0B293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MCS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F81A7" w14:textId="77777777" w:rsidR="00D602FD" w:rsidRPr="000F6A83" w:rsidRDefault="00D602FD" w:rsidP="000F6A83">
            <w:pPr>
              <w:pStyle w:val="TAC"/>
            </w:pPr>
            <w:r w:rsidRPr="000F6A83">
              <w:rPr>
                <w:rFonts w:eastAsiaTheme="minorEastAsia"/>
              </w:rPr>
              <w:t>For HST-SFN JT: MCS 13 based on 64QAM table</w:t>
            </w:r>
          </w:p>
          <w:p w14:paraId="2C4549DC" w14:textId="71DAC6A9" w:rsidR="00D602FD" w:rsidRPr="000F6A83" w:rsidRDefault="00D602FD" w:rsidP="000F6A83">
            <w:pPr>
              <w:pStyle w:val="TAC"/>
              <w:rPr>
                <w:rFonts w:eastAsia="Malgun Gothic"/>
              </w:rPr>
            </w:pPr>
            <w:r w:rsidRPr="000F6A83">
              <w:rPr>
                <w:rFonts w:eastAsiaTheme="minorEastAsia"/>
              </w:rPr>
              <w:t>For DPS:</w:t>
            </w:r>
            <w:r w:rsidR="000F6A83">
              <w:rPr>
                <w:rFonts w:eastAsiaTheme="minorEastAsia"/>
              </w:rPr>
              <w:t xml:space="preserve"> </w:t>
            </w:r>
            <w:r w:rsidRPr="000F6A83">
              <w:rPr>
                <w:rFonts w:eastAsiaTheme="minorEastAsia"/>
              </w:rPr>
              <w:t xml:space="preserve">MCS 17 based on 64QAM table </w:t>
            </w:r>
          </w:p>
        </w:tc>
      </w:tr>
      <w:tr w:rsidR="000F6A83" w:rsidRPr="000F6A83" w14:paraId="446E0513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3F16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TRS 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FEDAE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10 ms, 2 slot pattern</w:t>
            </w:r>
          </w:p>
        </w:tc>
      </w:tr>
      <w:tr w:rsidR="000F6A83" w:rsidRPr="000F6A83" w14:paraId="0EE46F39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59413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PDSCH mapping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E8580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Type A, Start symbol 2, Duration 12</w:t>
            </w:r>
          </w:p>
        </w:tc>
      </w:tr>
      <w:tr w:rsidR="000F6A83" w:rsidRPr="000F6A83" w14:paraId="6E75D78C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B8A96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Ds and Dmin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9521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Ds = 700m, Dmin = 150m</w:t>
            </w:r>
          </w:p>
        </w:tc>
      </w:tr>
      <w:tr w:rsidR="000F6A83" w:rsidRPr="000F6A83" w14:paraId="199941E6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AF76B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Rank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28A88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Rank = 2</w:t>
            </w:r>
          </w:p>
        </w:tc>
      </w:tr>
      <w:tr w:rsidR="000F6A83" w:rsidRPr="000F6A83" w14:paraId="4223EBD2" w14:textId="77777777" w:rsidTr="000F6A83">
        <w:trPr>
          <w:trHeight w:val="31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1DAC4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24C3F" w14:textId="77777777" w:rsidR="000F6A83" w:rsidRPr="000F6A83" w:rsidRDefault="000F6A83" w:rsidP="000F6A83">
            <w:pPr>
              <w:pStyle w:val="TAC"/>
            </w:pPr>
            <w:r w:rsidRPr="000F6A83">
              <w:rPr>
                <w:rFonts w:eastAsiaTheme="minorEastAsia"/>
              </w:rPr>
              <w:t>SNR @ 70% of maximum throughput</w:t>
            </w:r>
          </w:p>
        </w:tc>
      </w:tr>
    </w:tbl>
    <w:p w14:paraId="4596C75A" w14:textId="77777777" w:rsidR="000F6A83" w:rsidRDefault="000F6A83" w:rsidP="009163A1">
      <w:pPr>
        <w:rPr>
          <w:lang w:val="en-US" w:eastAsia="zh-CN"/>
        </w:rPr>
      </w:pPr>
    </w:p>
    <w:p w14:paraId="03EA4467" w14:textId="77777777" w:rsidR="00AF7F5F" w:rsidRDefault="00AF7F5F" w:rsidP="00AF7F5F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Simulation results</w:t>
      </w:r>
    </w:p>
    <w:p w14:paraId="3B729F43" w14:textId="736A3F71" w:rsidR="00AF7F5F" w:rsidRDefault="00ED2C91" w:rsidP="00AF7F5F">
      <w:pPr>
        <w:pStyle w:val="2"/>
        <w:rPr>
          <w:lang w:val="en-US" w:eastAsia="zh-CN"/>
        </w:rPr>
      </w:pPr>
      <w:r>
        <w:rPr>
          <w:lang w:val="en-US" w:eastAsia="zh-CN"/>
        </w:rPr>
        <w:t>HST-SFN</w:t>
      </w:r>
    </w:p>
    <w:p w14:paraId="328037A2" w14:textId="7C3387FE" w:rsidR="00ED2C91" w:rsidRPr="00ED2C91" w:rsidRDefault="00ED2C91" w:rsidP="00ED2C91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DD 15 kHz</w:t>
      </w:r>
    </w:p>
    <w:p w14:paraId="451FE713" w14:textId="126AC432" w:rsidR="00AF7F5F" w:rsidRPr="00AF7F5F" w:rsidRDefault="00AF7F5F" w:rsidP="00AF7F5F">
      <w:pPr>
        <w:pStyle w:val="TH"/>
      </w:pPr>
      <w:r w:rsidRPr="002860EF">
        <w:t xml:space="preserve">Table </w:t>
      </w:r>
      <w:r>
        <w:t>2.1</w:t>
      </w:r>
      <w:r w:rsidR="00CE4B7E">
        <w:t>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 w:rsidR="00ED2C91">
        <w:t>on FDD 15</w:t>
      </w:r>
      <w:r w:rsidR="00CE4B7E">
        <w:t xml:space="preserve"> </w:t>
      </w:r>
      <w:r w:rsidR="00ED2C91">
        <w:t>kHz under HST-SFN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6145154B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25C4" w14:textId="1BAE1A18" w:rsidR="00CE4B7E" w:rsidRPr="00AF7F5F" w:rsidRDefault="00CE4B7E" w:rsidP="00AF7F5F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92E3" w14:textId="07651E80" w:rsidR="00CE4B7E" w:rsidRPr="00AF7F5F" w:rsidRDefault="00CE4B7E" w:rsidP="00AF7F5F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A398" w14:textId="77777777" w:rsidR="00CE4B7E" w:rsidRPr="00AF7F5F" w:rsidRDefault="00CE4B7E" w:rsidP="00AF7F5F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DD1" w14:textId="77777777" w:rsidR="00CE4B7E" w:rsidRPr="00AF7F5F" w:rsidRDefault="00CE4B7E" w:rsidP="00AF7F5F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3AC40BE9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8D8F" w14:textId="77777777" w:rsidR="00CE4B7E" w:rsidRPr="00AF7F5F" w:rsidRDefault="00CE4B7E" w:rsidP="00D602FD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64D7" w14:textId="77777777" w:rsidR="00CE4B7E" w:rsidRPr="00ED2C91" w:rsidRDefault="00CE4B7E" w:rsidP="00D602F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B3EA" w14:textId="77777777" w:rsidR="00CE4B7E" w:rsidRPr="00AF7F5F" w:rsidRDefault="00CE4B7E" w:rsidP="00D602FD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ECFA" w14:textId="225DFEE0" w:rsidR="00CE4B7E" w:rsidRPr="00C67104" w:rsidRDefault="00FA49DC" w:rsidP="00D602F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.00</w:t>
            </w:r>
          </w:p>
        </w:tc>
      </w:tr>
      <w:tr w:rsidR="00CE4B7E" w:rsidRPr="00AF7F5F" w14:paraId="22D09D1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C25D" w14:textId="77777777" w:rsidR="00CE4B7E" w:rsidRPr="00AF7F5F" w:rsidRDefault="00CE4B7E" w:rsidP="00ED2C91">
            <w:pPr>
              <w:pStyle w:val="TAC"/>
            </w:pPr>
            <w:r w:rsidRPr="00AF7F5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1FA9" w14:textId="7E889426" w:rsidR="00CE4B7E" w:rsidRPr="00ED2C91" w:rsidRDefault="00CE4B7E" w:rsidP="00ED2C9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C65" w14:textId="77777777" w:rsidR="00CE4B7E" w:rsidRPr="00AF7F5F" w:rsidRDefault="00CE4B7E" w:rsidP="00ED2C91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335" w14:textId="5D1B1496" w:rsidR="00CE4B7E" w:rsidRPr="00C67104" w:rsidRDefault="00FA49DC" w:rsidP="00ED2C9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.33</w:t>
            </w:r>
          </w:p>
        </w:tc>
      </w:tr>
      <w:tr w:rsidR="00CE4B7E" w:rsidRPr="00AF7F5F" w14:paraId="66DF0EE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389A" w14:textId="77777777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4854" w14:textId="7E632AF5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476B" w14:textId="009DB0EA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C158" w14:textId="0D692FA9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307C131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E21" w14:textId="77777777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AF7F5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E547" w14:textId="5E2989E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675C" w14:textId="3C98A280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B15" w14:textId="27B2921E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E4B7E" w:rsidRPr="00AF7F5F" w14:paraId="151D785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5279" w14:textId="77777777" w:rsidR="00CE4B7E" w:rsidRPr="00AF7F5F" w:rsidRDefault="00CE4B7E" w:rsidP="00CE4B7E">
            <w:pPr>
              <w:pStyle w:val="TAC"/>
            </w:pPr>
            <w:r w:rsidRPr="00AF7F5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A700" w14:textId="6E88DDD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53F" w14:textId="469EE9C2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1997" w14:textId="6B7A805E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0.11</w:t>
            </w:r>
          </w:p>
        </w:tc>
      </w:tr>
      <w:tr w:rsidR="00CE4B7E" w:rsidRPr="00AF7F5F" w14:paraId="149A250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99B0" w14:textId="77777777" w:rsidR="00CE4B7E" w:rsidRPr="00AF7F5F" w:rsidRDefault="00CE4B7E" w:rsidP="00CE4B7E">
            <w:pPr>
              <w:pStyle w:val="TAC"/>
            </w:pPr>
            <w:r w:rsidRPr="00AF7F5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BBC0" w14:textId="1C5FE66A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29FC" w14:textId="597A93F0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070" w14:textId="39D84E94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.37</w:t>
            </w:r>
          </w:p>
        </w:tc>
      </w:tr>
      <w:tr w:rsidR="00CE4B7E" w:rsidRPr="00AF7F5F" w14:paraId="7506504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CB31" w14:textId="6B23FA42" w:rsidR="00CE4B7E" w:rsidRPr="00AF7F5F" w:rsidRDefault="00CE4B7E" w:rsidP="00CE4B7E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F4B0" w14:textId="377F8F2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00B4" w14:textId="2868ECA5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680" w14:textId="62CB3AA6" w:rsidR="00CE4B7E" w:rsidRPr="00C6710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0.65</w:t>
            </w:r>
          </w:p>
        </w:tc>
      </w:tr>
      <w:tr w:rsidR="00CE4B7E" w:rsidRPr="00AF7F5F" w14:paraId="7A5016F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9815" w14:textId="0D3052E9" w:rsidR="00CE4B7E" w:rsidRPr="00AF7F5F" w:rsidRDefault="00CE4B7E" w:rsidP="00CE4B7E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05B7" w14:textId="6EB7EBBC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3D50" w14:textId="5079FABE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4E98" w14:textId="4120716E" w:rsidR="00CE4B7E" w:rsidRPr="00C6710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.89</w:t>
            </w:r>
          </w:p>
        </w:tc>
      </w:tr>
      <w:tr w:rsidR="00CE4B7E" w:rsidRPr="00AF7F5F" w14:paraId="6843D9AF" w14:textId="77777777" w:rsidTr="00ED2C9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551A" w14:textId="419CE6D3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B006" w14:textId="0DAFA229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4FCD" w14:textId="72951EB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3F01" w14:textId="343E099E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1.03</w:t>
            </w:r>
          </w:p>
        </w:tc>
      </w:tr>
      <w:tr w:rsidR="00CE4B7E" w:rsidRPr="00AF7F5F" w14:paraId="56CEBE6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03FD" w14:textId="0FD37780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CC97" w14:textId="65F03A26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6858" w14:textId="5DC84E8F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D42" w14:textId="195272B6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.13</w:t>
            </w:r>
          </w:p>
        </w:tc>
      </w:tr>
      <w:tr w:rsidR="00CE4B7E" w:rsidRPr="00AF7F5F" w14:paraId="36BF71A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CBC2" w14:textId="7CFB14A3" w:rsidR="00CE4B7E" w:rsidRPr="00AF7F5F" w:rsidRDefault="00CE4B7E" w:rsidP="00CE4B7E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AB9E" w14:textId="734743D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29E5" w14:textId="687ABC5B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7342" w14:textId="5C4BEFE7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1.52</w:t>
            </w:r>
          </w:p>
        </w:tc>
      </w:tr>
      <w:tr w:rsidR="00CE4B7E" w:rsidRPr="00AF7F5F" w14:paraId="0C999F9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8B4" w14:textId="64255A85" w:rsidR="00CE4B7E" w:rsidRPr="00AF7F5F" w:rsidRDefault="00CE4B7E" w:rsidP="00CE4B7E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3DF7" w14:textId="0F924C8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A464" w14:textId="4798EB4A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E77D" w14:textId="025F10CE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.79</w:t>
            </w:r>
          </w:p>
        </w:tc>
      </w:tr>
      <w:tr w:rsidR="00CE4B7E" w:rsidRPr="00AF7F5F" w14:paraId="13124FC1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65670932" w14:textId="01983D5B" w:rsidR="00CE4B7E" w:rsidRPr="00AF7F5F" w:rsidRDefault="00CE4B7E" w:rsidP="00CE4B7E">
            <w:pPr>
              <w:pStyle w:val="TAC"/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CD8B92D" w14:textId="4A750B1A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0CF9E0DD" w14:textId="508755DE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69343641" w14:textId="5A63AD80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1.44</w:t>
            </w:r>
          </w:p>
        </w:tc>
      </w:tr>
      <w:tr w:rsidR="00CE4B7E" w:rsidRPr="00AF7F5F" w14:paraId="1DF847DD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408A676B" w14:textId="487688AD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>
              <w:t>1</w:t>
            </w:r>
            <w:r w:rsidRPr="00AF7F5F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AE5894" w14:textId="603BEA6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865DB4" w14:textId="72F5F345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4AC5B687" w14:textId="79A48BBC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.70</w:t>
            </w:r>
          </w:p>
        </w:tc>
      </w:tr>
      <w:tr w:rsidR="00CE4B7E" w:rsidRPr="00AF7F5F" w14:paraId="116BA44F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58E9B590" w14:textId="06662CAB" w:rsidR="00CE4B7E" w:rsidRPr="00AF7F5F" w:rsidRDefault="00CE4B7E" w:rsidP="00CE4B7E">
            <w:pPr>
              <w:pStyle w:val="TAC"/>
            </w:pPr>
            <w:r>
              <w:t>1</w:t>
            </w:r>
            <w:r w:rsidRPr="00AF7F5F"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E72BB5" w14:textId="78E732CF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8F6361D" w14:textId="6082A529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6886AB6F" w14:textId="339F15B2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1.52</w:t>
            </w:r>
          </w:p>
        </w:tc>
      </w:tr>
      <w:tr w:rsidR="00CE4B7E" w:rsidRPr="00AF7F5F" w14:paraId="111E4679" w14:textId="77777777" w:rsidTr="00D602FD">
        <w:trPr>
          <w:jc w:val="center"/>
        </w:trPr>
        <w:tc>
          <w:tcPr>
            <w:tcW w:w="0" w:type="auto"/>
            <w:vAlign w:val="center"/>
            <w:hideMark/>
          </w:tcPr>
          <w:p w14:paraId="698B1C26" w14:textId="18CC5691" w:rsidR="00CE4B7E" w:rsidRPr="00AF7F5F" w:rsidRDefault="00CE4B7E" w:rsidP="00CE4B7E">
            <w:pPr>
              <w:pStyle w:val="TAC"/>
            </w:pPr>
            <w:r>
              <w:t>1</w:t>
            </w:r>
            <w:r w:rsidRPr="00AF7F5F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8C3D984" w14:textId="7C37D2D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535557A" w14:textId="0F0702EB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0A1CE232" w14:textId="450A8F5A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.81</w:t>
            </w:r>
          </w:p>
        </w:tc>
      </w:tr>
    </w:tbl>
    <w:p w14:paraId="45CA09A5" w14:textId="77777777" w:rsidR="00CE4B7E" w:rsidRPr="00CE4B7E" w:rsidRDefault="00CE4B7E" w:rsidP="00CE4B7E"/>
    <w:p w14:paraId="4D6FF5FD" w14:textId="0402FD52" w:rsidR="00AF7F5F" w:rsidRDefault="00E410AC" w:rsidP="00AF7F5F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FA49DC">
        <w:rPr>
          <w:noProof/>
          <w:lang w:val="en-US" w:eastAsia="zh-CN"/>
        </w:rPr>
        <w:drawing>
          <wp:inline distT="0" distB="0" distL="0" distR="0" wp14:anchorId="5ECDC333" wp14:editId="75CE88B5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9DC">
        <w:rPr>
          <w:noProof/>
          <w:lang w:val="en-US" w:eastAsia="zh-CN"/>
        </w:rPr>
        <w:drawing>
          <wp:inline distT="0" distB="0" distL="0" distR="0" wp14:anchorId="01BCEBF7" wp14:editId="06C8FBF6">
            <wp:extent cx="3049200" cy="2286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F42A8" w14:textId="3BE67030" w:rsidR="003F051A" w:rsidRDefault="00AF7F5F" w:rsidP="00CA40AE">
      <w:pPr>
        <w:pStyle w:val="TH"/>
      </w:pPr>
      <w:r>
        <w:t>Figure</w:t>
      </w:r>
      <w:r w:rsidRPr="002860EF">
        <w:t xml:space="preserve"> </w:t>
      </w:r>
      <w:r>
        <w:t>2.1</w:t>
      </w:r>
      <w:r w:rsidR="00CE4B7E">
        <w:t>.1</w:t>
      </w:r>
      <w:r>
        <w:t xml:space="preserve">-1 </w:t>
      </w:r>
      <w:r w:rsidR="00CE4B7E">
        <w:t>Ideal s</w:t>
      </w:r>
      <w:r w:rsidR="00CE4B7E" w:rsidRPr="002860EF">
        <w:t xml:space="preserve">imulation </w:t>
      </w:r>
      <w:r w:rsidR="00CE4B7E">
        <w:t>results</w:t>
      </w:r>
      <w:r w:rsidR="00CE4B7E" w:rsidRPr="002860EF">
        <w:t xml:space="preserve"> </w:t>
      </w:r>
      <w:r w:rsidR="00CE4B7E">
        <w:t>on FDD 15 kHz under HST-SFN channel model</w:t>
      </w:r>
    </w:p>
    <w:p w14:paraId="0EFCA21B" w14:textId="460BC858" w:rsidR="00CE4B7E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DD 30 kHz</w:t>
      </w:r>
    </w:p>
    <w:p w14:paraId="27428FD3" w14:textId="179B4D05" w:rsidR="00CE4B7E" w:rsidRPr="00AF7F5F" w:rsidRDefault="00CE4B7E" w:rsidP="00CE4B7E">
      <w:pPr>
        <w:pStyle w:val="TH"/>
      </w:pPr>
      <w:r w:rsidRPr="002860EF">
        <w:t xml:space="preserve">Table </w:t>
      </w:r>
      <w:r>
        <w:t>2.1.2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HST-SFN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73D353E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5949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11DF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755F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3C9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1DFCD9E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E64" w14:textId="7472EAB9" w:rsidR="00CE4B7E" w:rsidRPr="00AF7F5F" w:rsidRDefault="00CE4B7E" w:rsidP="00CE4B7E">
            <w:pPr>
              <w:pStyle w:val="TAC"/>
            </w:pPr>
            <w:r w:rsidRPr="00F017C8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8217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9C4D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F7B0" w14:textId="5BF5D8A6" w:rsidR="00CE4B7E" w:rsidRPr="00C67104" w:rsidRDefault="00806351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  <w:tr w:rsidR="00CE4B7E" w:rsidRPr="00AF7F5F" w14:paraId="4326ED5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5666" w14:textId="60A6EDE3" w:rsidR="00CE4B7E" w:rsidRPr="00AF7F5F" w:rsidRDefault="00CE4B7E" w:rsidP="00CE4B7E">
            <w:pPr>
              <w:pStyle w:val="TAC"/>
            </w:pPr>
            <w:r w:rsidRPr="00F017C8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96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02B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30B2" w14:textId="659187F2" w:rsidR="00CE4B7E" w:rsidRPr="00C67104" w:rsidRDefault="00806351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.55</w:t>
            </w:r>
          </w:p>
        </w:tc>
      </w:tr>
      <w:tr w:rsidR="00CE4B7E" w:rsidRPr="00AF7F5F" w14:paraId="716703D8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D450" w14:textId="67328DEE" w:rsidR="00CE4B7E" w:rsidRPr="00AF7F5F" w:rsidRDefault="00CE4B7E" w:rsidP="00CE4B7E">
            <w:pPr>
              <w:pStyle w:val="TAC"/>
            </w:pPr>
            <w:r w:rsidRPr="00F017C8"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DE80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9B62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200" w14:textId="01BAD602" w:rsidR="00CE4B7E" w:rsidRPr="00AF7F5F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4C06BE3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5801" w14:textId="4038C9A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CC7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01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418F" w14:textId="6B193A27" w:rsidR="00CE4B7E" w:rsidRPr="00A42FA8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.68</w:t>
            </w:r>
          </w:p>
        </w:tc>
      </w:tr>
      <w:tr w:rsidR="00CE4B7E" w:rsidRPr="00AF7F5F" w14:paraId="7558631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8DA8" w14:textId="03E1F292" w:rsidR="00CE4B7E" w:rsidRPr="00AF7F5F" w:rsidRDefault="00CE4B7E" w:rsidP="00CE4B7E">
            <w:pPr>
              <w:pStyle w:val="TAC"/>
            </w:pPr>
            <w:r w:rsidRPr="00F017C8"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4BC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2B2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1AA8" w14:textId="226B590E" w:rsidR="00CE4B7E" w:rsidRPr="00F50284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CE4B7E" w:rsidRPr="00AF7F5F" w14:paraId="76ADA19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5A51" w14:textId="016BEEA2" w:rsidR="00CE4B7E" w:rsidRPr="00AF7F5F" w:rsidRDefault="00CE4B7E" w:rsidP="00CE4B7E">
            <w:pPr>
              <w:pStyle w:val="TAC"/>
            </w:pPr>
            <w:r w:rsidRPr="00F017C8"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8DA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84D3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F6B" w14:textId="36F7236F" w:rsidR="00CE4B7E" w:rsidRPr="00F50284" w:rsidRDefault="004E483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16CB7EB8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4439" w14:textId="4FED7CA8" w:rsidR="00CE4B7E" w:rsidRPr="00AF7F5F" w:rsidRDefault="00CE4B7E" w:rsidP="00CE4B7E">
            <w:pPr>
              <w:pStyle w:val="TAC"/>
            </w:pPr>
            <w:r w:rsidRPr="00F017C8"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3B7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0857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CFB8" w14:textId="38E14C23" w:rsidR="00CE4B7E" w:rsidRPr="00C67104" w:rsidRDefault="00F91E7B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.76</w:t>
            </w:r>
          </w:p>
        </w:tc>
      </w:tr>
      <w:tr w:rsidR="00CE4B7E" w:rsidRPr="00AF7F5F" w14:paraId="09524F3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0727" w14:textId="3A3BF03F" w:rsidR="00CE4B7E" w:rsidRPr="00AF7F5F" w:rsidRDefault="00CE4B7E" w:rsidP="00CE4B7E">
            <w:pPr>
              <w:pStyle w:val="TAC"/>
            </w:pPr>
            <w:r w:rsidRPr="00F017C8"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206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38C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EB35" w14:textId="1BC9D529" w:rsidR="00CE4B7E" w:rsidRPr="00C67104" w:rsidRDefault="00F91E7B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</w:tr>
      <w:tr w:rsidR="00CE4B7E" w:rsidRPr="00AF7F5F" w14:paraId="3BED118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DD1B" w14:textId="4B2F3B39" w:rsidR="00CE4B7E" w:rsidRPr="00AF7F5F" w:rsidRDefault="00CE4B7E" w:rsidP="00CE4B7E">
            <w:pPr>
              <w:pStyle w:val="TAC"/>
            </w:pPr>
            <w:r w:rsidRPr="00F017C8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FDB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FD21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BA25" w14:textId="18A2AC07" w:rsidR="00CE4B7E" w:rsidRPr="00AF7F5F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0.15</w:t>
            </w:r>
          </w:p>
        </w:tc>
      </w:tr>
      <w:tr w:rsidR="00CE4B7E" w:rsidRPr="00AF7F5F" w14:paraId="3AB61EC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69A4" w14:textId="0C465DCF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820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60D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BD5" w14:textId="49E6596E" w:rsidR="00CE4B7E" w:rsidRPr="00A42FA8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.41</w:t>
            </w:r>
          </w:p>
        </w:tc>
      </w:tr>
      <w:tr w:rsidR="00CE4B7E" w:rsidRPr="00AF7F5F" w14:paraId="2B7B88A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7374" w14:textId="6FF01F23" w:rsidR="00CE4B7E" w:rsidRPr="00AF7F5F" w:rsidRDefault="00CE4B7E" w:rsidP="00CE4B7E">
            <w:pPr>
              <w:pStyle w:val="TAC"/>
            </w:pPr>
            <w:r w:rsidRPr="00F017C8"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22D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1E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FE7B" w14:textId="7B6AD1DC" w:rsidR="00CE4B7E" w:rsidRPr="00F50284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0.66</w:t>
            </w:r>
          </w:p>
        </w:tc>
      </w:tr>
      <w:tr w:rsidR="00CE4B7E" w:rsidRPr="00AF7F5F" w14:paraId="3154EC6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4670" w14:textId="716A3D4D" w:rsidR="00CE4B7E" w:rsidRPr="00AF7F5F" w:rsidRDefault="00CE4B7E" w:rsidP="00CE4B7E">
            <w:pPr>
              <w:pStyle w:val="TAC"/>
            </w:pPr>
            <w:r w:rsidRPr="00F017C8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1E9E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4466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F550" w14:textId="371E1BAF" w:rsidR="00CE4B7E" w:rsidRPr="00F50284" w:rsidRDefault="00784828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.84</w:t>
            </w:r>
          </w:p>
        </w:tc>
      </w:tr>
      <w:tr w:rsidR="00CE4B7E" w:rsidRPr="00AF7F5F" w14:paraId="418BED98" w14:textId="77777777" w:rsidTr="00D602FD">
        <w:trPr>
          <w:jc w:val="center"/>
        </w:trPr>
        <w:tc>
          <w:tcPr>
            <w:tcW w:w="0" w:type="auto"/>
            <w:hideMark/>
          </w:tcPr>
          <w:p w14:paraId="21FF273B" w14:textId="15BBB95F" w:rsidR="00CE4B7E" w:rsidRPr="00AF7F5F" w:rsidRDefault="00CE4B7E" w:rsidP="00CE4B7E">
            <w:pPr>
              <w:pStyle w:val="TAC"/>
            </w:pPr>
            <w:r w:rsidRPr="00F017C8">
              <w:t>29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490D228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2DB2C8F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3D495699" w14:textId="40DCF573" w:rsidR="00CE4B7E" w:rsidRPr="00AF7F5F" w:rsidRDefault="009D45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1.06</w:t>
            </w:r>
          </w:p>
        </w:tc>
      </w:tr>
      <w:tr w:rsidR="00CE4B7E" w:rsidRPr="00AF7F5F" w14:paraId="0C592DD2" w14:textId="77777777" w:rsidTr="00D602FD">
        <w:trPr>
          <w:jc w:val="center"/>
        </w:trPr>
        <w:tc>
          <w:tcPr>
            <w:tcW w:w="0" w:type="auto"/>
            <w:hideMark/>
          </w:tcPr>
          <w:p w14:paraId="3026BB08" w14:textId="237463D1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8E2017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5E163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4187A888" w14:textId="3335E6AD" w:rsidR="00CE4B7E" w:rsidRPr="00A42FA8" w:rsidRDefault="009D45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.11</w:t>
            </w:r>
          </w:p>
        </w:tc>
      </w:tr>
      <w:tr w:rsidR="00CE4B7E" w:rsidRPr="00AF7F5F" w14:paraId="2AF4BB17" w14:textId="77777777" w:rsidTr="00D602FD">
        <w:trPr>
          <w:jc w:val="center"/>
        </w:trPr>
        <w:tc>
          <w:tcPr>
            <w:tcW w:w="0" w:type="auto"/>
            <w:hideMark/>
          </w:tcPr>
          <w:p w14:paraId="543F7E8B" w14:textId="248A1EFF" w:rsidR="00CE4B7E" w:rsidRPr="00AF7F5F" w:rsidRDefault="00CE4B7E" w:rsidP="00CE4B7E">
            <w:pPr>
              <w:pStyle w:val="TAC"/>
            </w:pPr>
            <w:r w:rsidRPr="00F017C8">
              <w:t>31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2E68F9C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22029D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6F1F29A" w14:textId="447EFE41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1.33</w:t>
            </w:r>
          </w:p>
        </w:tc>
      </w:tr>
      <w:tr w:rsidR="00CE4B7E" w:rsidRPr="00AF7F5F" w14:paraId="46018334" w14:textId="77777777" w:rsidTr="00D602FD">
        <w:trPr>
          <w:jc w:val="center"/>
        </w:trPr>
        <w:tc>
          <w:tcPr>
            <w:tcW w:w="0" w:type="auto"/>
            <w:hideMark/>
          </w:tcPr>
          <w:p w14:paraId="09BA343B" w14:textId="177EC7B7" w:rsidR="00CE4B7E" w:rsidRPr="00AF7F5F" w:rsidRDefault="00CE4B7E" w:rsidP="00CE4B7E">
            <w:pPr>
              <w:pStyle w:val="TAC"/>
            </w:pPr>
            <w:r w:rsidRPr="00F017C8">
              <w:t>32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726ADD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B7A794E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748C50B7" w14:textId="1C74C0A3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.43</w:t>
            </w:r>
          </w:p>
        </w:tc>
      </w:tr>
      <w:tr w:rsidR="00CE4B7E" w:rsidRPr="00AF7F5F" w14:paraId="00E7E97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A374" w14:textId="756EC129" w:rsidR="00CE4B7E" w:rsidRPr="00AF7F5F" w:rsidRDefault="00CE4B7E" w:rsidP="00CE4B7E">
            <w:pPr>
              <w:pStyle w:val="TAC"/>
            </w:pPr>
            <w:r w:rsidRPr="00F017C8"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69C3" w14:textId="63EF71F1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48C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279" w14:textId="4A734079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1.64</w:t>
            </w:r>
          </w:p>
        </w:tc>
      </w:tr>
      <w:tr w:rsidR="00CE4B7E" w:rsidRPr="00AF7F5F" w14:paraId="27707C9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1A1E" w14:textId="3D212B6B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E617" w14:textId="456275D6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C29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0A93" w14:textId="0006F185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.80</w:t>
            </w:r>
          </w:p>
        </w:tc>
      </w:tr>
      <w:tr w:rsidR="00CE4B7E" w:rsidRPr="00AF7F5F" w14:paraId="477DBAE1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DEB5" w14:textId="505D84E2" w:rsidR="00CE4B7E" w:rsidRPr="00AF7F5F" w:rsidRDefault="00CE4B7E" w:rsidP="00CE4B7E">
            <w:pPr>
              <w:pStyle w:val="TAC"/>
            </w:pPr>
            <w:r w:rsidRPr="00F017C8"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8E49" w14:textId="2604CF5D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9C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867A" w14:textId="6C2A56E0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1.65</w:t>
            </w:r>
          </w:p>
        </w:tc>
      </w:tr>
      <w:tr w:rsidR="00CE4B7E" w:rsidRPr="00AF7F5F" w14:paraId="051F8D8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B4C" w14:textId="08E97D19" w:rsidR="00CE4B7E" w:rsidRPr="00AF7F5F" w:rsidRDefault="00CE4B7E" w:rsidP="00CE4B7E">
            <w:pPr>
              <w:pStyle w:val="TAC"/>
            </w:pPr>
            <w:r w:rsidRPr="00F017C8"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C91F" w14:textId="06C93DD9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5AD0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260" w14:textId="01BC4994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.89</w:t>
            </w:r>
          </w:p>
        </w:tc>
      </w:tr>
      <w:tr w:rsidR="00CE4B7E" w:rsidRPr="00AF7F5F" w14:paraId="0635D8EA" w14:textId="77777777" w:rsidTr="00D602FD">
        <w:trPr>
          <w:jc w:val="center"/>
        </w:trPr>
        <w:tc>
          <w:tcPr>
            <w:tcW w:w="0" w:type="auto"/>
            <w:hideMark/>
          </w:tcPr>
          <w:p w14:paraId="26858063" w14:textId="069AD7FE" w:rsidR="00CE4B7E" w:rsidRPr="00AF7F5F" w:rsidRDefault="00CE4B7E" w:rsidP="00CE4B7E">
            <w:pPr>
              <w:pStyle w:val="TAC"/>
            </w:pPr>
            <w:r w:rsidRPr="00F017C8">
              <w:t>37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A9B119B" w14:textId="416B00C5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9FF57A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33D179AE" w14:textId="64C5FB65" w:rsidR="00CE4B7E" w:rsidRPr="00AF7F5F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1.86</w:t>
            </w:r>
          </w:p>
        </w:tc>
      </w:tr>
      <w:tr w:rsidR="00CE4B7E" w:rsidRPr="00AF7F5F" w14:paraId="2059E475" w14:textId="77777777" w:rsidTr="00D602FD">
        <w:trPr>
          <w:jc w:val="center"/>
        </w:trPr>
        <w:tc>
          <w:tcPr>
            <w:tcW w:w="0" w:type="auto"/>
            <w:hideMark/>
          </w:tcPr>
          <w:p w14:paraId="5ACF2E2C" w14:textId="6FF11C5F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F017C8">
              <w:t>38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92B2B6B" w14:textId="4109599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82D951D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7BE734B" w14:textId="704BF33F" w:rsidR="00CE4B7E" w:rsidRPr="00A42FA8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.03</w:t>
            </w:r>
          </w:p>
        </w:tc>
      </w:tr>
      <w:tr w:rsidR="00CE4B7E" w:rsidRPr="00AF7F5F" w14:paraId="628EEE6B" w14:textId="77777777" w:rsidTr="00D602FD">
        <w:trPr>
          <w:jc w:val="center"/>
        </w:trPr>
        <w:tc>
          <w:tcPr>
            <w:tcW w:w="0" w:type="auto"/>
            <w:hideMark/>
          </w:tcPr>
          <w:p w14:paraId="339E18AC" w14:textId="4785D686" w:rsidR="00CE4B7E" w:rsidRPr="00AF7F5F" w:rsidRDefault="00CE4B7E" w:rsidP="00CE4B7E">
            <w:pPr>
              <w:pStyle w:val="TAC"/>
            </w:pPr>
            <w:r w:rsidRPr="00F017C8">
              <w:t>39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32552DA" w14:textId="6F5CE8D0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9E8634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4334FB06" w14:textId="36BCD502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1.65</w:t>
            </w:r>
          </w:p>
        </w:tc>
      </w:tr>
      <w:tr w:rsidR="00CE4B7E" w:rsidRPr="00AF7F5F" w14:paraId="0A6AD163" w14:textId="77777777" w:rsidTr="00D602FD">
        <w:trPr>
          <w:jc w:val="center"/>
        </w:trPr>
        <w:tc>
          <w:tcPr>
            <w:tcW w:w="0" w:type="auto"/>
            <w:hideMark/>
          </w:tcPr>
          <w:p w14:paraId="205D6586" w14:textId="78CC2F83" w:rsidR="00CE4B7E" w:rsidRPr="00AF7F5F" w:rsidRDefault="00CE4B7E" w:rsidP="00CE4B7E">
            <w:pPr>
              <w:pStyle w:val="TAC"/>
            </w:pPr>
            <w:r w:rsidRPr="00F017C8">
              <w:t>40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A0C99AD" w14:textId="70870101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0704D14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F49B9D4" w14:textId="74A9B177" w:rsidR="00CE4B7E" w:rsidRPr="00F50284" w:rsidRDefault="00FA49D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.85</w:t>
            </w:r>
          </w:p>
        </w:tc>
      </w:tr>
    </w:tbl>
    <w:p w14:paraId="3EEF6E80" w14:textId="4C47BCE2" w:rsidR="00CE4B7E" w:rsidRPr="00CE4B7E" w:rsidRDefault="00CE4B7E" w:rsidP="00CE4B7E"/>
    <w:p w14:paraId="026EEC6F" w14:textId="54FE10C7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483B0E">
        <w:rPr>
          <w:noProof/>
          <w:lang w:val="en-US" w:eastAsia="zh-CN"/>
        </w:rPr>
        <w:drawing>
          <wp:inline distT="0" distB="0" distL="0" distR="0" wp14:anchorId="417E0B35" wp14:editId="343DCA44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3B0E">
        <w:rPr>
          <w:noProof/>
          <w:lang w:val="en-US" w:eastAsia="zh-CN"/>
        </w:rPr>
        <w:drawing>
          <wp:inline distT="0" distB="0" distL="0" distR="0" wp14:anchorId="31D694A1" wp14:editId="6B93A302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1202F" w14:textId="7985A86D" w:rsidR="00CE4B7E" w:rsidRDefault="00CE4B7E" w:rsidP="00CE4B7E">
      <w:pPr>
        <w:pStyle w:val="TH"/>
      </w:pPr>
      <w:r>
        <w:t>Figure</w:t>
      </w:r>
      <w:r w:rsidRPr="002860EF">
        <w:t xml:space="preserve"> </w:t>
      </w:r>
      <w:r>
        <w:t>2.1.2-1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HST-SFN channel model</w:t>
      </w:r>
    </w:p>
    <w:p w14:paraId="58811F22" w14:textId="7B36A3F7" w:rsidR="00CE4B7E" w:rsidRDefault="00CE4B7E" w:rsidP="00CE4B7E">
      <w:pPr>
        <w:pStyle w:val="2"/>
        <w:rPr>
          <w:lang w:val="en-US" w:eastAsia="zh-CN"/>
        </w:rPr>
      </w:pPr>
      <w:r>
        <w:rPr>
          <w:lang w:val="en-US" w:eastAsia="zh-CN"/>
        </w:rPr>
        <w:t>HST-DPS</w:t>
      </w:r>
    </w:p>
    <w:p w14:paraId="6C94484B" w14:textId="77777777" w:rsidR="00CE4B7E" w:rsidRPr="00ED2C91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DD 15 kHz</w:t>
      </w:r>
    </w:p>
    <w:p w14:paraId="0FA6697F" w14:textId="3D07404F" w:rsidR="00CE4B7E" w:rsidRPr="00AF7F5F" w:rsidRDefault="00CE4B7E" w:rsidP="00CE4B7E">
      <w:pPr>
        <w:pStyle w:val="TH"/>
        <w:ind w:left="400" w:right="400"/>
      </w:pPr>
      <w:r w:rsidRPr="002860EF">
        <w:t xml:space="preserve">Table </w:t>
      </w:r>
      <w:r>
        <w:t>2.2.1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FDD 15 kHz under HST-DPS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004548CA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F789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5123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63B0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24B6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4F9AC50F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BCB" w14:textId="07FF9756" w:rsidR="00CE4B7E" w:rsidRPr="00AF7F5F" w:rsidRDefault="00CE4B7E" w:rsidP="00CE4B7E">
            <w:pPr>
              <w:pStyle w:val="TAC"/>
            </w:pPr>
            <w:r w:rsidRPr="001B42EA"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16B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380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64BE" w14:textId="0BB31127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.77</w:t>
            </w:r>
          </w:p>
        </w:tc>
      </w:tr>
      <w:tr w:rsidR="00CE4B7E" w:rsidRPr="00AF7F5F" w14:paraId="2246EEC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A9D6" w14:textId="65A95171" w:rsidR="00CE4B7E" w:rsidRPr="00AF7F5F" w:rsidRDefault="00CE4B7E" w:rsidP="00CE4B7E">
            <w:pPr>
              <w:pStyle w:val="TAC"/>
            </w:pPr>
            <w:r w:rsidRPr="001B42EA"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6B5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867A2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7DE7" w14:textId="293A1A24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.06</w:t>
            </w:r>
          </w:p>
        </w:tc>
      </w:tr>
      <w:tr w:rsidR="00CE4B7E" w:rsidRPr="00AF7F5F" w14:paraId="0E97601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CBF8" w14:textId="2473A639" w:rsidR="00CE4B7E" w:rsidRPr="00AF7F5F" w:rsidRDefault="00CE4B7E" w:rsidP="00CE4B7E">
            <w:pPr>
              <w:pStyle w:val="TAC"/>
            </w:pPr>
            <w:r w:rsidRPr="001B42EA"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98C0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C54F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2D16" w14:textId="5723A14B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.85</w:t>
            </w:r>
          </w:p>
        </w:tc>
      </w:tr>
      <w:tr w:rsidR="00CE4B7E" w:rsidRPr="00AF7F5F" w14:paraId="76BFA48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F813" w14:textId="771ACD8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CBF1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AA0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A04E" w14:textId="51BF3E4C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.04</w:t>
            </w:r>
          </w:p>
        </w:tc>
      </w:tr>
      <w:tr w:rsidR="00CE4B7E" w:rsidRPr="00AF7F5F" w14:paraId="72B242E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BBB8" w14:textId="42AE5451" w:rsidR="00CE4B7E" w:rsidRPr="00AF7F5F" w:rsidRDefault="00CE4B7E" w:rsidP="00CE4B7E">
            <w:pPr>
              <w:pStyle w:val="TAC"/>
            </w:pPr>
            <w:r w:rsidRPr="001B42EA"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5D7C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1724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A9A7" w14:textId="16ECD988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.82</w:t>
            </w:r>
          </w:p>
        </w:tc>
      </w:tr>
      <w:tr w:rsidR="00CE4B7E" w:rsidRPr="00AF7F5F" w14:paraId="551EF0D5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C26D" w14:textId="647FF528" w:rsidR="00CE4B7E" w:rsidRPr="00AF7F5F" w:rsidRDefault="00CE4B7E" w:rsidP="00CE4B7E">
            <w:pPr>
              <w:pStyle w:val="TAC"/>
            </w:pPr>
            <w:r w:rsidRPr="001B42EA"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9FD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0FE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53CF" w14:textId="6E3898FE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.12</w:t>
            </w:r>
          </w:p>
        </w:tc>
      </w:tr>
      <w:tr w:rsidR="00CE4B7E" w:rsidRPr="00AF7F5F" w14:paraId="0F43EDB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03E8" w14:textId="6B3EA1F2" w:rsidR="00CE4B7E" w:rsidRPr="00AF7F5F" w:rsidRDefault="00CE4B7E" w:rsidP="00CE4B7E">
            <w:pPr>
              <w:pStyle w:val="TAC"/>
            </w:pPr>
            <w:r w:rsidRPr="001B42EA"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9DAB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806B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D6F" w14:textId="03DEBC3A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25E5B59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5396" w14:textId="588936B7" w:rsidR="00CE4B7E" w:rsidRPr="00AF7F5F" w:rsidRDefault="00CE4B7E" w:rsidP="00CE4B7E">
            <w:pPr>
              <w:pStyle w:val="TAC"/>
            </w:pPr>
            <w:r w:rsidRPr="001B42EA"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78DD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61D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7D39" w14:textId="3F54AD28" w:rsidR="00CE4B7E" w:rsidRPr="00C6710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.61</w:t>
            </w:r>
          </w:p>
        </w:tc>
      </w:tr>
      <w:tr w:rsidR="00CE4B7E" w:rsidRPr="00AF7F5F" w14:paraId="65ABB76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6EEA" w14:textId="100AF4B2" w:rsidR="00CE4B7E" w:rsidRPr="00AF7F5F" w:rsidRDefault="00CE4B7E" w:rsidP="00CE4B7E">
            <w:pPr>
              <w:pStyle w:val="TAC"/>
            </w:pPr>
            <w:r w:rsidRPr="001B42EA"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EC8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5E8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1BDC" w14:textId="29BB8934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.65</w:t>
            </w:r>
          </w:p>
        </w:tc>
      </w:tr>
      <w:tr w:rsidR="00CE4B7E" w:rsidRPr="00AF7F5F" w14:paraId="377BEB5A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4376" w14:textId="09F09B2E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A7F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54A4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1455" w14:textId="1EEF43E3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596296A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B9CF" w14:textId="6CFBA68D" w:rsidR="00CE4B7E" w:rsidRPr="00AF7F5F" w:rsidRDefault="00CE4B7E" w:rsidP="00CE4B7E">
            <w:pPr>
              <w:pStyle w:val="TAC"/>
            </w:pPr>
            <w:r w:rsidRPr="001B42EA"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F31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CE3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AAD5" w14:textId="7A55526A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.96</w:t>
            </w:r>
          </w:p>
        </w:tc>
      </w:tr>
      <w:tr w:rsidR="00CE4B7E" w:rsidRPr="00AF7F5F" w14:paraId="61DDD1D0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6673" w14:textId="387BE929" w:rsidR="00CE4B7E" w:rsidRPr="00AF7F5F" w:rsidRDefault="00CE4B7E" w:rsidP="00CE4B7E">
            <w:pPr>
              <w:pStyle w:val="TAC"/>
            </w:pPr>
            <w:r w:rsidRPr="001B42EA"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253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35B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D9B5" w14:textId="0BC65F91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.35</w:t>
            </w:r>
          </w:p>
        </w:tc>
      </w:tr>
      <w:tr w:rsidR="00CE4B7E" w:rsidRPr="00AF7F5F" w14:paraId="07E914DB" w14:textId="77777777" w:rsidTr="00D602FD">
        <w:trPr>
          <w:jc w:val="center"/>
        </w:trPr>
        <w:tc>
          <w:tcPr>
            <w:tcW w:w="0" w:type="auto"/>
            <w:hideMark/>
          </w:tcPr>
          <w:p w14:paraId="15C70955" w14:textId="6E659137" w:rsidR="00CE4B7E" w:rsidRPr="00AF7F5F" w:rsidRDefault="00CE4B7E" w:rsidP="00CE4B7E">
            <w:pPr>
              <w:pStyle w:val="TAC"/>
            </w:pPr>
            <w:r w:rsidRPr="001B42EA">
              <w:t>53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FBDC385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7E027D4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408D4DA9" w14:textId="22A86076" w:rsidR="00CE4B7E" w:rsidRPr="00AF7F5F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</w:tr>
      <w:tr w:rsidR="00CE4B7E" w:rsidRPr="00AF7F5F" w14:paraId="0463C856" w14:textId="77777777" w:rsidTr="00D602FD">
        <w:trPr>
          <w:jc w:val="center"/>
        </w:trPr>
        <w:tc>
          <w:tcPr>
            <w:tcW w:w="0" w:type="auto"/>
            <w:hideMark/>
          </w:tcPr>
          <w:p w14:paraId="13D1BB7A" w14:textId="7110644D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1B42EA">
              <w:t>54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11E75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9E52BB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7CB7C13" w14:textId="184FA2EB" w:rsidR="00CE4B7E" w:rsidRPr="00A42FA8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CE4B7E" w:rsidRPr="00AF7F5F" w14:paraId="477EFF39" w14:textId="77777777" w:rsidTr="00D602FD">
        <w:trPr>
          <w:jc w:val="center"/>
        </w:trPr>
        <w:tc>
          <w:tcPr>
            <w:tcW w:w="0" w:type="auto"/>
            <w:hideMark/>
          </w:tcPr>
          <w:p w14:paraId="03094025" w14:textId="0F580246" w:rsidR="00CE4B7E" w:rsidRPr="00AF7F5F" w:rsidRDefault="00CE4B7E" w:rsidP="00CE4B7E">
            <w:pPr>
              <w:pStyle w:val="TAC"/>
            </w:pPr>
            <w:r w:rsidRPr="001B42EA">
              <w:t>55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4EE881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E67F45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EAD400D" w14:textId="7ED60117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CE4B7E" w:rsidRPr="00AF7F5F" w14:paraId="0C403ADD" w14:textId="77777777" w:rsidTr="00D602FD">
        <w:trPr>
          <w:jc w:val="center"/>
        </w:trPr>
        <w:tc>
          <w:tcPr>
            <w:tcW w:w="0" w:type="auto"/>
            <w:hideMark/>
          </w:tcPr>
          <w:p w14:paraId="6E121900" w14:textId="6735B91D" w:rsidR="00CE4B7E" w:rsidRPr="00AF7F5F" w:rsidRDefault="00CE4B7E" w:rsidP="00CE4B7E">
            <w:pPr>
              <w:pStyle w:val="TAC"/>
            </w:pPr>
            <w:r w:rsidRPr="001B42EA">
              <w:t>56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561966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D193665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5B48A073" w14:textId="2AED30F0" w:rsidR="00CE4B7E" w:rsidRPr="00F50284" w:rsidRDefault="009F288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</w:tbl>
    <w:p w14:paraId="171EF705" w14:textId="77777777" w:rsidR="00CE4B7E" w:rsidRPr="00CE4B7E" w:rsidRDefault="00CE4B7E" w:rsidP="00CE4B7E"/>
    <w:p w14:paraId="19F74047" w14:textId="071D827A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246DCEDE" wp14:editId="2B76EC93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88E" w:rsidRPr="009F288E">
        <w:rPr>
          <w:noProof/>
          <w:lang w:val="en-US" w:eastAsia="zh-CN"/>
        </w:rPr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647C8305" wp14:editId="12233F64">
            <wp:extent cx="3049200" cy="2286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9A5E1" w14:textId="5FB797AD" w:rsidR="00CE4B7E" w:rsidRDefault="00CE4B7E" w:rsidP="00CE4B7E">
      <w:pPr>
        <w:pStyle w:val="TH"/>
        <w:ind w:left="400" w:right="400"/>
      </w:pPr>
      <w:r>
        <w:t>Figure</w:t>
      </w:r>
      <w:r w:rsidRPr="002860EF">
        <w:t xml:space="preserve"> </w:t>
      </w:r>
      <w:r>
        <w:t>2.2.1-1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FDD 15 kHz under HST-DPS channel model</w:t>
      </w:r>
    </w:p>
    <w:p w14:paraId="190D8A86" w14:textId="77777777" w:rsidR="00CE4B7E" w:rsidRDefault="00CE4B7E" w:rsidP="00CE4B7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DD 30 kHz</w:t>
      </w:r>
    </w:p>
    <w:p w14:paraId="3787EBBB" w14:textId="5574C67C" w:rsidR="00CE4B7E" w:rsidRPr="00AF7F5F" w:rsidRDefault="00CE4B7E" w:rsidP="00CE4B7E">
      <w:pPr>
        <w:pStyle w:val="TH"/>
        <w:ind w:left="400" w:right="400"/>
      </w:pPr>
      <w:r w:rsidRPr="002860EF">
        <w:t xml:space="preserve">Table </w:t>
      </w:r>
      <w:r>
        <w:t>2.2.2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HST-DPS channel model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2026"/>
        <w:gridCol w:w="2136"/>
        <w:gridCol w:w="1006"/>
      </w:tblGrid>
      <w:tr w:rsidR="00CE4B7E" w:rsidRPr="00AF7F5F" w14:paraId="32456CDB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2F7C" w14:textId="77777777" w:rsidR="00CE4B7E" w:rsidRPr="00AF7F5F" w:rsidRDefault="00CE4B7E" w:rsidP="00D602FD">
            <w:pPr>
              <w:pStyle w:val="TAH"/>
            </w:pPr>
            <w:r>
              <w:t>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9DFC" w14:textId="77777777" w:rsidR="00CE4B7E" w:rsidRPr="00AF7F5F" w:rsidRDefault="00CE4B7E" w:rsidP="00D602FD">
            <w:pPr>
              <w:pStyle w:val="TAH"/>
            </w:pPr>
            <w:r>
              <w:t>CBW(MHz)/SCS(KHz)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A2CA" w14:textId="77777777" w:rsidR="00CE4B7E" w:rsidRPr="00AF7F5F" w:rsidRDefault="00CE4B7E" w:rsidP="00D602FD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FBD8" w14:textId="77777777" w:rsidR="00CE4B7E" w:rsidRPr="00AF7F5F" w:rsidRDefault="00CE4B7E" w:rsidP="00D602FD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CE4B7E" w:rsidRPr="00AF7F5F" w14:paraId="13BBF43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C9CD" w14:textId="7315D5CB" w:rsidR="00CE4B7E" w:rsidRPr="00AF7F5F" w:rsidRDefault="00CE4B7E" w:rsidP="00CE4B7E">
            <w:pPr>
              <w:pStyle w:val="TAC"/>
            </w:pPr>
            <w:r w:rsidRPr="00965867"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98D0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2726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B07F" w14:textId="5EEC55F4" w:rsidR="00CE4B7E" w:rsidRPr="00C67104" w:rsidRDefault="00811AE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0.45</w:t>
            </w:r>
          </w:p>
        </w:tc>
      </w:tr>
      <w:tr w:rsidR="00CE4B7E" w:rsidRPr="00AF7F5F" w14:paraId="00EA61B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DA64" w14:textId="4E69F89D" w:rsidR="00CE4B7E" w:rsidRPr="00AF7F5F" w:rsidRDefault="00CE4B7E" w:rsidP="00CE4B7E">
            <w:pPr>
              <w:pStyle w:val="TAC"/>
            </w:pPr>
            <w:r w:rsidRPr="00965867"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43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D226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C96E" w14:textId="373AC9CA" w:rsidR="00CE4B7E" w:rsidRPr="00C67104" w:rsidRDefault="00811AEC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.49</w:t>
            </w:r>
          </w:p>
        </w:tc>
      </w:tr>
      <w:tr w:rsidR="00CE4B7E" w:rsidRPr="00AF7F5F" w14:paraId="022EC55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B03F" w14:textId="34528B24" w:rsidR="00CE4B7E" w:rsidRPr="00AF7F5F" w:rsidRDefault="00CE4B7E" w:rsidP="00CE4B7E">
            <w:pPr>
              <w:pStyle w:val="TAC"/>
            </w:pPr>
            <w:r w:rsidRPr="00965867"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3EC5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07B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D4D" w14:textId="5999F3E5" w:rsidR="00CE4B7E" w:rsidRPr="00AF7F5F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.80</w:t>
            </w:r>
          </w:p>
        </w:tc>
      </w:tr>
      <w:tr w:rsidR="00CE4B7E" w:rsidRPr="00AF7F5F" w14:paraId="5203324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DD63" w14:textId="5F2820EA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0FCF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7CF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7159" w14:textId="652872D2" w:rsidR="00CE4B7E" w:rsidRPr="00A42FA8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.09</w:t>
            </w:r>
          </w:p>
        </w:tc>
      </w:tr>
      <w:tr w:rsidR="00CE4B7E" w:rsidRPr="00AF7F5F" w14:paraId="6944014E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C568" w14:textId="506981DF" w:rsidR="00CE4B7E" w:rsidRPr="00AF7F5F" w:rsidRDefault="00CE4B7E" w:rsidP="00CE4B7E">
            <w:pPr>
              <w:pStyle w:val="TAC"/>
            </w:pPr>
            <w:r w:rsidRPr="00965867"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647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010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F71D" w14:textId="446ACD84" w:rsidR="00CE4B7E" w:rsidRPr="00F50284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.59</w:t>
            </w:r>
          </w:p>
        </w:tc>
      </w:tr>
      <w:tr w:rsidR="00CE4B7E" w:rsidRPr="00AF7F5F" w14:paraId="2BB3938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EB38" w14:textId="203E4D53" w:rsidR="00CE4B7E" w:rsidRPr="00AF7F5F" w:rsidRDefault="00CE4B7E" w:rsidP="00CE4B7E">
            <w:pPr>
              <w:pStyle w:val="TAC"/>
            </w:pPr>
            <w:r w:rsidRPr="00965867"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B40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9E4C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D26E" w14:textId="5C3583BD" w:rsidR="00CE4B7E" w:rsidRPr="00F50284" w:rsidRDefault="00F74EBF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</w:tr>
      <w:tr w:rsidR="00CE4B7E" w:rsidRPr="00AF7F5F" w14:paraId="04D49523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E25B" w14:textId="74837865" w:rsidR="00CE4B7E" w:rsidRPr="00AF7F5F" w:rsidRDefault="00CE4B7E" w:rsidP="00CE4B7E">
            <w:pPr>
              <w:pStyle w:val="TAC"/>
            </w:pPr>
            <w:r w:rsidRPr="00965867"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87C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215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478B" w14:textId="479CD176" w:rsidR="00CE4B7E" w:rsidRPr="00C6710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.55</w:t>
            </w:r>
          </w:p>
        </w:tc>
      </w:tr>
      <w:tr w:rsidR="00CE4B7E" w:rsidRPr="00AF7F5F" w14:paraId="271416A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1A15" w14:textId="32170E07" w:rsidR="00CE4B7E" w:rsidRPr="00AF7F5F" w:rsidRDefault="00CE4B7E" w:rsidP="00CE4B7E">
            <w:pPr>
              <w:pStyle w:val="TAC"/>
            </w:pPr>
            <w:r w:rsidRPr="00965867"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494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D94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637" w14:textId="7FED5FE0" w:rsidR="00CE4B7E" w:rsidRPr="00C6710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</w:tr>
      <w:tr w:rsidR="00CE4B7E" w:rsidRPr="00AF7F5F" w14:paraId="23274757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C0C3" w14:textId="4ACD4C7F" w:rsidR="00CE4B7E" w:rsidRPr="00AF7F5F" w:rsidRDefault="00CE4B7E" w:rsidP="00CE4B7E">
            <w:pPr>
              <w:pStyle w:val="TAC"/>
            </w:pPr>
            <w:r w:rsidRPr="00965867"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63D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045A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C3A4" w14:textId="7FCC5671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.56</w:t>
            </w:r>
          </w:p>
        </w:tc>
      </w:tr>
      <w:tr w:rsidR="00CE4B7E" w:rsidRPr="00AF7F5F" w14:paraId="7243116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A980" w14:textId="33739ABB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659F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619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0671" w14:textId="0E776FF1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.67</w:t>
            </w:r>
          </w:p>
        </w:tc>
      </w:tr>
      <w:tr w:rsidR="00CE4B7E" w:rsidRPr="00AF7F5F" w14:paraId="2CF7A28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ECCC" w14:textId="2F0C252C" w:rsidR="00CE4B7E" w:rsidRPr="00AF7F5F" w:rsidRDefault="00CE4B7E" w:rsidP="00CE4B7E">
            <w:pPr>
              <w:pStyle w:val="TAC"/>
            </w:pPr>
            <w:r w:rsidRPr="00965867"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072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5F9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258F" w14:textId="14DB63AA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4F0EC0CD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3577" w14:textId="53DA2CFC" w:rsidR="00CE4B7E" w:rsidRPr="00AF7F5F" w:rsidRDefault="00CE4B7E" w:rsidP="00CE4B7E">
            <w:pPr>
              <w:pStyle w:val="TAC"/>
            </w:pPr>
            <w:r w:rsidRPr="00965867"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EBF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9B53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9505" w14:textId="36A76B9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.63</w:t>
            </w:r>
          </w:p>
        </w:tc>
      </w:tr>
      <w:tr w:rsidR="00CE4B7E" w:rsidRPr="00AF7F5F" w14:paraId="160390DE" w14:textId="77777777" w:rsidTr="00D602FD">
        <w:trPr>
          <w:jc w:val="center"/>
        </w:trPr>
        <w:tc>
          <w:tcPr>
            <w:tcW w:w="0" w:type="auto"/>
            <w:hideMark/>
          </w:tcPr>
          <w:p w14:paraId="0407461A" w14:textId="3B534B1F" w:rsidR="00CE4B7E" w:rsidRPr="00AF7F5F" w:rsidRDefault="00CE4B7E" w:rsidP="00CE4B7E">
            <w:pPr>
              <w:pStyle w:val="TAC"/>
            </w:pPr>
            <w:r w:rsidRPr="00965867">
              <w:t>69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6190DD1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2A33D18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0F9461D" w14:textId="6C20EAF3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CE4B7E" w:rsidRPr="00AF7F5F" w14:paraId="3F0DD43F" w14:textId="77777777" w:rsidTr="00D602FD">
        <w:trPr>
          <w:jc w:val="center"/>
        </w:trPr>
        <w:tc>
          <w:tcPr>
            <w:tcW w:w="0" w:type="auto"/>
            <w:hideMark/>
          </w:tcPr>
          <w:p w14:paraId="21D94F52" w14:textId="112D3B92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8C4B8E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F58381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EC2B7B0" w14:textId="36ACF430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.51</w:t>
            </w:r>
          </w:p>
        </w:tc>
      </w:tr>
      <w:tr w:rsidR="00CE4B7E" w:rsidRPr="00AF7F5F" w14:paraId="02771150" w14:textId="77777777" w:rsidTr="00D602FD">
        <w:trPr>
          <w:jc w:val="center"/>
        </w:trPr>
        <w:tc>
          <w:tcPr>
            <w:tcW w:w="0" w:type="auto"/>
            <w:hideMark/>
          </w:tcPr>
          <w:p w14:paraId="109451BA" w14:textId="7D00048A" w:rsidR="00CE4B7E" w:rsidRPr="00AF7F5F" w:rsidRDefault="00CE4B7E" w:rsidP="00CE4B7E">
            <w:pPr>
              <w:pStyle w:val="TAC"/>
            </w:pPr>
            <w:r w:rsidRPr="00965867">
              <w:t>71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510021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22C3A89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25CE9D58" w14:textId="3C3E1D93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.53</w:t>
            </w:r>
          </w:p>
        </w:tc>
      </w:tr>
      <w:tr w:rsidR="00CE4B7E" w:rsidRPr="00AF7F5F" w14:paraId="058E24F3" w14:textId="77777777" w:rsidTr="00D602FD">
        <w:trPr>
          <w:jc w:val="center"/>
        </w:trPr>
        <w:tc>
          <w:tcPr>
            <w:tcW w:w="0" w:type="auto"/>
            <w:hideMark/>
          </w:tcPr>
          <w:p w14:paraId="2CDFE376" w14:textId="176F2E08" w:rsidR="00CE4B7E" w:rsidRPr="00AF7F5F" w:rsidRDefault="00CE4B7E" w:rsidP="00CE4B7E">
            <w:pPr>
              <w:pStyle w:val="TAC"/>
            </w:pPr>
            <w:r w:rsidRPr="00965867">
              <w:t>72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425DE9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BD9249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345D979D" w14:textId="0E4FB915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.86</w:t>
            </w:r>
          </w:p>
        </w:tc>
      </w:tr>
      <w:tr w:rsidR="00CE4B7E" w:rsidRPr="00AF7F5F" w14:paraId="7E0BA9D2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399F" w14:textId="4C455082" w:rsidR="00CE4B7E" w:rsidRPr="00AF7F5F" w:rsidRDefault="00CE4B7E" w:rsidP="00CE4B7E">
            <w:pPr>
              <w:pStyle w:val="TAC"/>
            </w:pPr>
            <w:r w:rsidRPr="00965867"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5D34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88ED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E1CF" w14:textId="119D05DF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.50</w:t>
            </w:r>
          </w:p>
        </w:tc>
      </w:tr>
      <w:tr w:rsidR="00CE4B7E" w:rsidRPr="00AF7F5F" w14:paraId="3D97797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583" w14:textId="7F080471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8EC2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7CD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88A" w14:textId="43AE7B3C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.73</w:t>
            </w:r>
          </w:p>
        </w:tc>
      </w:tr>
      <w:tr w:rsidR="00CE4B7E" w:rsidRPr="00AF7F5F" w14:paraId="1AA26199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3061" w14:textId="0A452B39" w:rsidR="00CE4B7E" w:rsidRPr="00AF7F5F" w:rsidRDefault="00CE4B7E" w:rsidP="00CE4B7E">
            <w:pPr>
              <w:pStyle w:val="TAC"/>
            </w:pPr>
            <w:r w:rsidRPr="00965867"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DFE3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01F8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869E" w14:textId="072C429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CE4B7E" w:rsidRPr="00AF7F5F" w14:paraId="44347A54" w14:textId="77777777" w:rsidTr="00D602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EA58" w14:textId="50F01005" w:rsidR="00CE4B7E" w:rsidRPr="00AF7F5F" w:rsidRDefault="00CE4B7E" w:rsidP="00CE4B7E">
            <w:pPr>
              <w:pStyle w:val="TAC"/>
            </w:pPr>
            <w:r w:rsidRPr="00965867"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21E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CFB8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AB38" w14:textId="6249D179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.52</w:t>
            </w:r>
          </w:p>
        </w:tc>
      </w:tr>
      <w:tr w:rsidR="00CE4B7E" w:rsidRPr="00AF7F5F" w14:paraId="3E9A681F" w14:textId="77777777" w:rsidTr="00D602FD">
        <w:trPr>
          <w:jc w:val="center"/>
        </w:trPr>
        <w:tc>
          <w:tcPr>
            <w:tcW w:w="0" w:type="auto"/>
            <w:hideMark/>
          </w:tcPr>
          <w:p w14:paraId="2C45D371" w14:textId="2BC2E796" w:rsidR="00CE4B7E" w:rsidRPr="00AF7F5F" w:rsidRDefault="00CE4B7E" w:rsidP="00CE4B7E">
            <w:pPr>
              <w:pStyle w:val="TAC"/>
            </w:pPr>
            <w:r w:rsidRPr="00965867">
              <w:t>77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DCD513F" w14:textId="77777777" w:rsidR="00CE4B7E" w:rsidRPr="00AF7F5F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8B2A466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18598D9C" w14:textId="7F94A38B" w:rsidR="00CE4B7E" w:rsidRPr="00AF7F5F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.54</w:t>
            </w:r>
          </w:p>
        </w:tc>
      </w:tr>
      <w:tr w:rsidR="00CE4B7E" w:rsidRPr="00AF7F5F" w14:paraId="087F5F82" w14:textId="77777777" w:rsidTr="00D602FD">
        <w:trPr>
          <w:jc w:val="center"/>
        </w:trPr>
        <w:tc>
          <w:tcPr>
            <w:tcW w:w="0" w:type="auto"/>
            <w:hideMark/>
          </w:tcPr>
          <w:p w14:paraId="44994DEB" w14:textId="4A7025CC" w:rsidR="00CE4B7E" w:rsidRPr="00AF7F5F" w:rsidRDefault="00CE4B7E" w:rsidP="00CE4B7E">
            <w:pPr>
              <w:pStyle w:val="TAC"/>
              <w:rPr>
                <w:rFonts w:eastAsiaTheme="minorEastAsia"/>
              </w:rPr>
            </w:pPr>
            <w:r w:rsidRPr="00965867">
              <w:t>78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84F1659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193657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B46718F" w14:textId="201CE864" w:rsidR="00CE4B7E" w:rsidRPr="00A42FA8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.98</w:t>
            </w:r>
          </w:p>
        </w:tc>
      </w:tr>
      <w:tr w:rsidR="00CE4B7E" w:rsidRPr="00AF7F5F" w14:paraId="272EDA60" w14:textId="77777777" w:rsidTr="00D602FD">
        <w:trPr>
          <w:jc w:val="center"/>
        </w:trPr>
        <w:tc>
          <w:tcPr>
            <w:tcW w:w="0" w:type="auto"/>
            <w:hideMark/>
          </w:tcPr>
          <w:p w14:paraId="197FA8B7" w14:textId="46760E15" w:rsidR="00CE4B7E" w:rsidRPr="00AF7F5F" w:rsidRDefault="00CE4B7E" w:rsidP="00CE4B7E">
            <w:pPr>
              <w:pStyle w:val="TAC"/>
            </w:pPr>
            <w:r w:rsidRPr="00965867">
              <w:t>79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1782795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9935453" w14:textId="77777777" w:rsidR="00CE4B7E" w:rsidRPr="00AF7F5F" w:rsidRDefault="00CE4B7E" w:rsidP="00CE4B7E">
            <w:pPr>
              <w:pStyle w:val="TAC"/>
            </w:pPr>
            <w:r>
              <w:t>2x2</w:t>
            </w:r>
          </w:p>
        </w:tc>
        <w:tc>
          <w:tcPr>
            <w:tcW w:w="0" w:type="auto"/>
            <w:vAlign w:val="center"/>
          </w:tcPr>
          <w:p w14:paraId="7416BBC8" w14:textId="5056091D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.47</w:t>
            </w:r>
          </w:p>
        </w:tc>
      </w:tr>
      <w:tr w:rsidR="00CE4B7E" w:rsidRPr="00AF7F5F" w14:paraId="2852D7C2" w14:textId="77777777" w:rsidTr="00D602FD">
        <w:trPr>
          <w:jc w:val="center"/>
        </w:trPr>
        <w:tc>
          <w:tcPr>
            <w:tcW w:w="0" w:type="auto"/>
            <w:hideMark/>
          </w:tcPr>
          <w:p w14:paraId="4B7C4BF2" w14:textId="3FB50CE6" w:rsidR="00CE4B7E" w:rsidRPr="00AF7F5F" w:rsidRDefault="00CE4B7E" w:rsidP="00CE4B7E">
            <w:pPr>
              <w:pStyle w:val="TAC"/>
            </w:pPr>
            <w:r w:rsidRPr="00965867">
              <w:t>80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A7A7028" w14:textId="77777777" w:rsidR="00CE4B7E" w:rsidRPr="00ED2C91" w:rsidRDefault="00CE4B7E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62DA84A" w14:textId="77777777" w:rsidR="00CE4B7E" w:rsidRPr="00AF7F5F" w:rsidRDefault="00CE4B7E" w:rsidP="00CE4B7E">
            <w:pPr>
              <w:pStyle w:val="TAC"/>
            </w:pPr>
            <w:r w:rsidRPr="00AF7F5F">
              <w:t>2x4</w:t>
            </w:r>
          </w:p>
        </w:tc>
        <w:tc>
          <w:tcPr>
            <w:tcW w:w="0" w:type="auto"/>
            <w:vAlign w:val="center"/>
          </w:tcPr>
          <w:p w14:paraId="609DFF2A" w14:textId="2359B0D8" w:rsidR="00CE4B7E" w:rsidRPr="00F50284" w:rsidRDefault="00160044" w:rsidP="00CE4B7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.58</w:t>
            </w:r>
          </w:p>
        </w:tc>
      </w:tr>
    </w:tbl>
    <w:p w14:paraId="0D2BFDBA" w14:textId="77777777" w:rsidR="00CE4B7E" w:rsidRPr="00CE4B7E" w:rsidRDefault="00CE4B7E" w:rsidP="00CE4B7E"/>
    <w:p w14:paraId="6BB190A6" w14:textId="708C444D" w:rsidR="00CE4B7E" w:rsidRDefault="00CE4B7E" w:rsidP="00CE4B7E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2A5CFD3E" wp14:editId="679182BB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88E" w:rsidRPr="009F288E">
        <w:rPr>
          <w:noProof/>
          <w:lang w:val="en-US" w:eastAsia="zh-CN"/>
        </w:rPr>
        <w:t xml:space="preserve"> </w:t>
      </w:r>
      <w:r w:rsidR="009F288E">
        <w:rPr>
          <w:noProof/>
          <w:lang w:val="en-US" w:eastAsia="zh-CN"/>
        </w:rPr>
        <w:drawing>
          <wp:inline distT="0" distB="0" distL="0" distR="0" wp14:anchorId="7D9BF4A8" wp14:editId="50252F6A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1AC90" w14:textId="6E4F4736" w:rsidR="00CE4B7E" w:rsidRPr="00CE4B7E" w:rsidRDefault="00CE4B7E" w:rsidP="00CE4B7E">
      <w:pPr>
        <w:pStyle w:val="TH"/>
        <w:ind w:left="400" w:right="400"/>
      </w:pPr>
      <w:r>
        <w:t>Figure</w:t>
      </w:r>
      <w:r w:rsidRPr="002860EF">
        <w:t xml:space="preserve"> </w:t>
      </w:r>
      <w:r>
        <w:t>2.1.2-1 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TDD 30 kHz under HST-DPS channel model</w:t>
      </w:r>
    </w:p>
    <w:p w14:paraId="13CFDB6E" w14:textId="398ACA57" w:rsidR="00165214" w:rsidRDefault="003F051A" w:rsidP="003F051A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7CCF2094" w14:textId="26F49181" w:rsidR="003F051A" w:rsidRPr="003F051A" w:rsidRDefault="003F051A" w:rsidP="003F051A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</w:t>
      </w:r>
      <w:r w:rsidR="00152D4D">
        <w:rPr>
          <w:lang w:val="en-US" w:eastAsia="zh-CN"/>
        </w:rPr>
        <w:t>updated</w:t>
      </w:r>
      <w:r w:rsidR="002860EF">
        <w:rPr>
          <w:lang w:val="en-US" w:eastAsia="zh-CN"/>
        </w:rPr>
        <w:t xml:space="preserve"> </w:t>
      </w:r>
      <w:r>
        <w:rPr>
          <w:lang w:val="en-US" w:eastAsia="zh-CN"/>
        </w:rPr>
        <w:t>simulation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about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D602FD">
        <w:rPr>
          <w:lang w:val="en-US" w:eastAsia="zh-CN"/>
        </w:rPr>
        <w:t>UE HST FR1 CA</w:t>
      </w:r>
      <w:r>
        <w:rPr>
          <w:lang w:val="en-US" w:eastAsia="zh-CN"/>
        </w:rPr>
        <w:t xml:space="preserve"> demodulation performance</w:t>
      </w:r>
      <w:r w:rsidR="00D602FD">
        <w:rPr>
          <w:lang w:val="en-US" w:eastAsia="zh-CN"/>
        </w:rPr>
        <w:t xml:space="preserve"> under propagation condition of HST-SFN and HST-DPS</w:t>
      </w:r>
      <w:r>
        <w:rPr>
          <w:lang w:val="en-US" w:eastAsia="zh-CN"/>
        </w:rPr>
        <w:t>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4C4FD30B" w:rsidR="00973156" w:rsidRDefault="0054401D" w:rsidP="00681B07">
      <w:pPr>
        <w:pStyle w:val="Reference"/>
        <w:ind w:left="400" w:hanging="400"/>
        <w:rPr>
          <w:lang w:val="en-US" w:eastAsia="zh-CN"/>
        </w:rPr>
      </w:pPr>
      <w:bookmarkStart w:id="2" w:name="_Ref84666169"/>
      <w:r w:rsidRPr="0054401D">
        <w:rPr>
          <w:lang w:val="en-US" w:eastAsia="zh-CN"/>
        </w:rPr>
        <w:t>R4-2115724, WF on FR1 HST demodulation, RAN4#100-e, CMCC</w:t>
      </w:r>
      <w:bookmarkEnd w:id="2"/>
    </w:p>
    <w:p w14:paraId="34672DF1" w14:textId="5D3FC28B" w:rsidR="00290712" w:rsidRPr="00290712" w:rsidRDefault="00290712" w:rsidP="00290712">
      <w:pPr>
        <w:pStyle w:val="Reference"/>
        <w:ind w:left="400" w:hanging="400"/>
        <w:rPr>
          <w:lang w:val="en-US" w:eastAsia="zh-CN"/>
        </w:rPr>
      </w:pPr>
      <w:bookmarkStart w:id="3" w:name="_Ref78619043"/>
      <w:r w:rsidRPr="00681B07">
        <w:rPr>
          <w:lang w:val="en-US" w:eastAsia="zh-CN"/>
        </w:rPr>
        <w:t>R4-2106098</w:t>
      </w:r>
      <w:r w:rsidRPr="009163A1">
        <w:rPr>
          <w:lang w:val="en-US" w:eastAsia="zh-CN"/>
        </w:rPr>
        <w:t xml:space="preserve">, </w:t>
      </w:r>
      <w:r w:rsidRPr="00870E07">
        <w:rPr>
          <w:lang w:eastAsia="zh-CN"/>
        </w:rPr>
        <w:t xml:space="preserve">WF on </w:t>
      </w:r>
      <w:r>
        <w:rPr>
          <w:lang w:eastAsia="zh-CN"/>
        </w:rPr>
        <w:t>UE</w:t>
      </w:r>
      <w:r w:rsidRPr="00870E07">
        <w:rPr>
          <w:lang w:eastAsia="zh-CN"/>
        </w:rPr>
        <w:t xml:space="preserve"> demodulation </w:t>
      </w:r>
      <w:r>
        <w:rPr>
          <w:lang w:eastAsia="zh-CN"/>
        </w:rPr>
        <w:t>for FR1 HST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>8-bis-e, CMCC</w:t>
      </w:r>
      <w:bookmarkEnd w:id="3"/>
    </w:p>
    <w:p w14:paraId="483ACBEA" w14:textId="04C052F3" w:rsidR="00621FB4" w:rsidRPr="00621FB4" w:rsidRDefault="00621FB4" w:rsidP="00621FB4"/>
    <w:sectPr w:rsidR="00621FB4" w:rsidRPr="00621FB4" w:rsidSect="00ED2C91">
      <w:pgSz w:w="11907" w:h="16839" w:code="9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E98EB" w14:textId="77777777" w:rsidR="00FB4639" w:rsidRDefault="00FB4639" w:rsidP="009163A1">
      <w:pPr>
        <w:spacing w:after="0"/>
      </w:pPr>
      <w:r>
        <w:separator/>
      </w:r>
    </w:p>
  </w:endnote>
  <w:endnote w:type="continuationSeparator" w:id="0">
    <w:p w14:paraId="53A656E2" w14:textId="77777777" w:rsidR="00FB4639" w:rsidRDefault="00FB463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F0212" w14:textId="77777777" w:rsidR="00FB4639" w:rsidRDefault="00FB4639" w:rsidP="009163A1">
      <w:pPr>
        <w:spacing w:after="0"/>
      </w:pPr>
      <w:r>
        <w:separator/>
      </w:r>
    </w:p>
  </w:footnote>
  <w:footnote w:type="continuationSeparator" w:id="0">
    <w:p w14:paraId="00102413" w14:textId="77777777" w:rsidR="00FB4639" w:rsidRDefault="00FB463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4DC2"/>
    <w:multiLevelType w:val="hybridMultilevel"/>
    <w:tmpl w:val="1AE4E96A"/>
    <w:lvl w:ilvl="0" w:tplc="709A3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88DE0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778121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3EE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8120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DDA9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56E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D74C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FEAD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2A85"/>
    <w:multiLevelType w:val="hybridMultilevel"/>
    <w:tmpl w:val="C02AB130"/>
    <w:lvl w:ilvl="0" w:tplc="1EB2D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CEC7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95A8DE6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D72A1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3A02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A58C5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F3A4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530A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890C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BD0A4E"/>
    <w:multiLevelType w:val="hybridMultilevel"/>
    <w:tmpl w:val="1D7C6332"/>
    <w:lvl w:ilvl="0" w:tplc="11381068">
      <w:start w:val="1"/>
      <w:numFmt w:val="bullet"/>
      <w:lvlText w:val="−"/>
      <w:lvlJc w:val="left"/>
      <w:pPr>
        <w:ind w:left="840" w:hanging="420"/>
      </w:pPr>
    </w:lvl>
    <w:lvl w:ilvl="1" w:tplc="9A9C015E" w:tentative="1">
      <w:start w:val="1"/>
      <w:numFmt w:val="bullet"/>
      <w:lvlText w:val=""/>
      <w:lvlJc w:val="left"/>
      <w:pPr>
        <w:ind w:left="1260" w:hanging="420"/>
      </w:pPr>
    </w:lvl>
    <w:lvl w:ilvl="2" w:tplc="8EE69FBA" w:tentative="1">
      <w:start w:val="1"/>
      <w:numFmt w:val="bullet"/>
      <w:lvlText w:val=""/>
      <w:lvlJc w:val="left"/>
      <w:pPr>
        <w:ind w:left="1680" w:hanging="420"/>
      </w:pPr>
    </w:lvl>
    <w:lvl w:ilvl="3" w:tplc="37C6EE1C" w:tentative="1">
      <w:start w:val="1"/>
      <w:numFmt w:val="bullet"/>
      <w:lvlText w:val=""/>
      <w:lvlJc w:val="left"/>
      <w:pPr>
        <w:ind w:left="2100" w:hanging="420"/>
      </w:pPr>
    </w:lvl>
    <w:lvl w:ilvl="4" w:tplc="63DA22CE" w:tentative="1">
      <w:start w:val="1"/>
      <w:numFmt w:val="bullet"/>
      <w:lvlText w:val=""/>
      <w:lvlJc w:val="left"/>
      <w:pPr>
        <w:ind w:left="2520" w:hanging="420"/>
      </w:pPr>
    </w:lvl>
    <w:lvl w:ilvl="5" w:tplc="C3C4B8D8" w:tentative="1">
      <w:start w:val="1"/>
      <w:numFmt w:val="bullet"/>
      <w:lvlText w:val=""/>
      <w:lvlJc w:val="left"/>
      <w:pPr>
        <w:ind w:left="2940" w:hanging="420"/>
      </w:pPr>
    </w:lvl>
    <w:lvl w:ilvl="6" w:tplc="C0A860DC" w:tentative="1">
      <w:start w:val="1"/>
      <w:numFmt w:val="bullet"/>
      <w:lvlText w:val=""/>
      <w:lvlJc w:val="left"/>
      <w:pPr>
        <w:ind w:left="3360" w:hanging="420"/>
      </w:pPr>
    </w:lvl>
    <w:lvl w:ilvl="7" w:tplc="3FC0067C" w:tentative="1">
      <w:start w:val="1"/>
      <w:numFmt w:val="bullet"/>
      <w:lvlText w:val=""/>
      <w:lvlJc w:val="left"/>
      <w:pPr>
        <w:ind w:left="3780" w:hanging="420"/>
      </w:pPr>
    </w:lvl>
    <w:lvl w:ilvl="8" w:tplc="0508638A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D0430B"/>
    <w:multiLevelType w:val="hybridMultilevel"/>
    <w:tmpl w:val="E1D66D32"/>
    <w:lvl w:ilvl="0" w:tplc="DF1A6C86">
      <w:start w:val="1"/>
      <w:numFmt w:val="bullet"/>
      <w:lvlText w:val="−"/>
      <w:lvlJc w:val="left"/>
      <w:pPr>
        <w:ind w:left="840" w:hanging="420"/>
      </w:pPr>
    </w:lvl>
    <w:lvl w:ilvl="1" w:tplc="442838A8">
      <w:start w:val="1"/>
      <w:numFmt w:val="bullet"/>
      <w:lvlText w:val="−"/>
      <w:lvlJc w:val="left"/>
      <w:pPr>
        <w:ind w:left="1260" w:hanging="420"/>
      </w:pPr>
    </w:lvl>
    <w:lvl w:ilvl="2" w:tplc="56349F7E" w:tentative="1">
      <w:start w:val="1"/>
      <w:numFmt w:val="bullet"/>
      <w:lvlText w:val=""/>
      <w:lvlJc w:val="left"/>
      <w:pPr>
        <w:ind w:left="1680" w:hanging="420"/>
      </w:pPr>
    </w:lvl>
    <w:lvl w:ilvl="3" w:tplc="A5A65172" w:tentative="1">
      <w:start w:val="1"/>
      <w:numFmt w:val="bullet"/>
      <w:lvlText w:val=""/>
      <w:lvlJc w:val="left"/>
      <w:pPr>
        <w:ind w:left="2100" w:hanging="420"/>
      </w:pPr>
    </w:lvl>
    <w:lvl w:ilvl="4" w:tplc="7F206FA4" w:tentative="1">
      <w:start w:val="1"/>
      <w:numFmt w:val="bullet"/>
      <w:lvlText w:val=""/>
      <w:lvlJc w:val="left"/>
      <w:pPr>
        <w:ind w:left="2520" w:hanging="420"/>
      </w:pPr>
    </w:lvl>
    <w:lvl w:ilvl="5" w:tplc="9D52FEE4" w:tentative="1">
      <w:start w:val="1"/>
      <w:numFmt w:val="bullet"/>
      <w:lvlText w:val=""/>
      <w:lvlJc w:val="left"/>
      <w:pPr>
        <w:ind w:left="2940" w:hanging="420"/>
      </w:pPr>
    </w:lvl>
    <w:lvl w:ilvl="6" w:tplc="2878F30E" w:tentative="1">
      <w:start w:val="1"/>
      <w:numFmt w:val="bullet"/>
      <w:lvlText w:val=""/>
      <w:lvlJc w:val="left"/>
      <w:pPr>
        <w:ind w:left="3360" w:hanging="420"/>
      </w:pPr>
    </w:lvl>
    <w:lvl w:ilvl="7" w:tplc="B9A466DE" w:tentative="1">
      <w:start w:val="1"/>
      <w:numFmt w:val="bullet"/>
      <w:lvlText w:val=""/>
      <w:lvlJc w:val="left"/>
      <w:pPr>
        <w:ind w:left="3780" w:hanging="420"/>
      </w:pPr>
    </w:lvl>
    <w:lvl w:ilvl="8" w:tplc="72EAFF7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6" w15:restartNumberingAfterBreak="0">
    <w:nsid w:val="21880E15"/>
    <w:multiLevelType w:val="hybridMultilevel"/>
    <w:tmpl w:val="EFA416CC"/>
    <w:lvl w:ilvl="0" w:tplc="A4000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CCAED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A1CB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ADA6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FEA7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34E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2E8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F7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CD45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F4420"/>
    <w:multiLevelType w:val="hybridMultilevel"/>
    <w:tmpl w:val="C51656E4"/>
    <w:lvl w:ilvl="0" w:tplc="B3D47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3F5AE2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DD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9F8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3AC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FFCB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7F8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E2C4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C707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26567"/>
    <w:multiLevelType w:val="hybridMultilevel"/>
    <w:tmpl w:val="1D385E6C"/>
    <w:lvl w:ilvl="0" w:tplc="A2EA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7AC0AB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43E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F82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33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5B6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8789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F29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DBEA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666C82"/>
    <w:multiLevelType w:val="hybridMultilevel"/>
    <w:tmpl w:val="EFC626C8"/>
    <w:lvl w:ilvl="0" w:tplc="39E08F62">
      <w:start w:val="1"/>
      <w:numFmt w:val="bullet"/>
      <w:lvlText w:val="–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106AEE6E">
      <w:start w:val="1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80FE1C5C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38E2B984" w:tentative="1">
      <w:start w:val="1"/>
      <w:numFmt w:val="bullet"/>
      <w:lvlText w:val="–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835851FE" w:tentative="1">
      <w:start w:val="1"/>
      <w:numFmt w:val="bullet"/>
      <w:lvlText w:val="–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01E6464A" w:tentative="1">
      <w:start w:val="1"/>
      <w:numFmt w:val="bullet"/>
      <w:lvlText w:val="–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DB004168" w:tentative="1">
      <w:start w:val="1"/>
      <w:numFmt w:val="bullet"/>
      <w:lvlText w:val="–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977E6AFE" w:tentative="1">
      <w:start w:val="1"/>
      <w:numFmt w:val="bullet"/>
      <w:lvlText w:val="–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F824FEC2" w:tentative="1">
      <w:start w:val="1"/>
      <w:numFmt w:val="bullet"/>
      <w:lvlText w:val="–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0" w15:restartNumberingAfterBreak="0">
    <w:nsid w:val="266D6FF7"/>
    <w:multiLevelType w:val="hybridMultilevel"/>
    <w:tmpl w:val="E2BE189A"/>
    <w:lvl w:ilvl="0" w:tplc="B69C2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6228E7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667E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696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2E140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C9E4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6AC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3486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AD48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410DFF"/>
    <w:multiLevelType w:val="hybridMultilevel"/>
    <w:tmpl w:val="4D38E666"/>
    <w:lvl w:ilvl="0" w:tplc="A17A5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2F496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AF54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10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482D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2B0E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57C6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3194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8047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A63458"/>
    <w:multiLevelType w:val="hybridMultilevel"/>
    <w:tmpl w:val="120CD5F0"/>
    <w:lvl w:ilvl="0" w:tplc="FCC6F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7836F0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1D0C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591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66C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61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C24EA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B8C3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F84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785E40"/>
    <w:multiLevelType w:val="hybridMultilevel"/>
    <w:tmpl w:val="92CE7C92"/>
    <w:lvl w:ilvl="0" w:tplc="151A002C">
      <w:start w:val="1"/>
      <w:numFmt w:val="bullet"/>
      <w:lvlText w:val="−"/>
      <w:lvlJc w:val="left"/>
      <w:pPr>
        <w:ind w:left="840" w:hanging="420"/>
      </w:pPr>
    </w:lvl>
    <w:lvl w:ilvl="1" w:tplc="05607B98" w:tentative="1">
      <w:start w:val="1"/>
      <w:numFmt w:val="bullet"/>
      <w:lvlText w:val=""/>
      <w:lvlJc w:val="left"/>
      <w:pPr>
        <w:ind w:left="1260" w:hanging="420"/>
      </w:pPr>
    </w:lvl>
    <w:lvl w:ilvl="2" w:tplc="54781348" w:tentative="1">
      <w:start w:val="1"/>
      <w:numFmt w:val="bullet"/>
      <w:lvlText w:val=""/>
      <w:lvlJc w:val="left"/>
      <w:pPr>
        <w:ind w:left="1680" w:hanging="420"/>
      </w:pPr>
    </w:lvl>
    <w:lvl w:ilvl="3" w:tplc="49EC4698" w:tentative="1">
      <w:start w:val="1"/>
      <w:numFmt w:val="bullet"/>
      <w:lvlText w:val=""/>
      <w:lvlJc w:val="left"/>
      <w:pPr>
        <w:ind w:left="2100" w:hanging="420"/>
      </w:pPr>
    </w:lvl>
    <w:lvl w:ilvl="4" w:tplc="A57E5BCC" w:tentative="1">
      <w:start w:val="1"/>
      <w:numFmt w:val="bullet"/>
      <w:lvlText w:val=""/>
      <w:lvlJc w:val="left"/>
      <w:pPr>
        <w:ind w:left="2520" w:hanging="420"/>
      </w:pPr>
    </w:lvl>
    <w:lvl w:ilvl="5" w:tplc="541AD57C" w:tentative="1">
      <w:start w:val="1"/>
      <w:numFmt w:val="bullet"/>
      <w:lvlText w:val=""/>
      <w:lvlJc w:val="left"/>
      <w:pPr>
        <w:ind w:left="2940" w:hanging="420"/>
      </w:pPr>
    </w:lvl>
    <w:lvl w:ilvl="6" w:tplc="769225F0" w:tentative="1">
      <w:start w:val="1"/>
      <w:numFmt w:val="bullet"/>
      <w:lvlText w:val=""/>
      <w:lvlJc w:val="left"/>
      <w:pPr>
        <w:ind w:left="3360" w:hanging="420"/>
      </w:pPr>
    </w:lvl>
    <w:lvl w:ilvl="7" w:tplc="4E3000CA" w:tentative="1">
      <w:start w:val="1"/>
      <w:numFmt w:val="bullet"/>
      <w:lvlText w:val=""/>
      <w:lvlJc w:val="left"/>
      <w:pPr>
        <w:ind w:left="3780" w:hanging="420"/>
      </w:pPr>
    </w:lvl>
    <w:lvl w:ilvl="8" w:tplc="4C387EA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5" w15:restartNumberingAfterBreak="0">
    <w:nsid w:val="43C779BC"/>
    <w:multiLevelType w:val="hybridMultilevel"/>
    <w:tmpl w:val="0B3EB78A"/>
    <w:lvl w:ilvl="0" w:tplc="2518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CF49A7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9506B69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84648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449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79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408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C96A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F74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480FCB"/>
    <w:multiLevelType w:val="hybridMultilevel"/>
    <w:tmpl w:val="E4843D88"/>
    <w:lvl w:ilvl="0" w:tplc="6CDEF96A">
      <w:start w:val="1"/>
      <w:numFmt w:val="bullet"/>
      <w:lvlText w:val="−"/>
      <w:lvlJc w:val="left"/>
      <w:pPr>
        <w:ind w:left="840" w:hanging="420"/>
      </w:pPr>
    </w:lvl>
    <w:lvl w:ilvl="1" w:tplc="E1A89D54">
      <w:start w:val="1"/>
      <w:numFmt w:val="bullet"/>
      <w:lvlText w:val=""/>
      <w:lvlJc w:val="left"/>
      <w:pPr>
        <w:ind w:left="1260" w:hanging="420"/>
      </w:pPr>
    </w:lvl>
    <w:lvl w:ilvl="2" w:tplc="61929E20" w:tentative="1">
      <w:start w:val="1"/>
      <w:numFmt w:val="bullet"/>
      <w:lvlText w:val=""/>
      <w:lvlJc w:val="left"/>
      <w:pPr>
        <w:ind w:left="1680" w:hanging="420"/>
      </w:pPr>
    </w:lvl>
    <w:lvl w:ilvl="3" w:tplc="B1AA53A6" w:tentative="1">
      <w:start w:val="1"/>
      <w:numFmt w:val="bullet"/>
      <w:lvlText w:val=""/>
      <w:lvlJc w:val="left"/>
      <w:pPr>
        <w:ind w:left="2100" w:hanging="420"/>
      </w:pPr>
    </w:lvl>
    <w:lvl w:ilvl="4" w:tplc="8F1CB7A4" w:tentative="1">
      <w:start w:val="1"/>
      <w:numFmt w:val="bullet"/>
      <w:lvlText w:val=""/>
      <w:lvlJc w:val="left"/>
      <w:pPr>
        <w:ind w:left="2520" w:hanging="420"/>
      </w:pPr>
    </w:lvl>
    <w:lvl w:ilvl="5" w:tplc="A002FD0A" w:tentative="1">
      <w:start w:val="1"/>
      <w:numFmt w:val="bullet"/>
      <w:lvlText w:val=""/>
      <w:lvlJc w:val="left"/>
      <w:pPr>
        <w:ind w:left="2940" w:hanging="420"/>
      </w:pPr>
    </w:lvl>
    <w:lvl w:ilvl="6" w:tplc="3AC61406" w:tentative="1">
      <w:start w:val="1"/>
      <w:numFmt w:val="bullet"/>
      <w:lvlText w:val=""/>
      <w:lvlJc w:val="left"/>
      <w:pPr>
        <w:ind w:left="3360" w:hanging="420"/>
      </w:pPr>
    </w:lvl>
    <w:lvl w:ilvl="7" w:tplc="95602056" w:tentative="1">
      <w:start w:val="1"/>
      <w:numFmt w:val="bullet"/>
      <w:lvlText w:val=""/>
      <w:lvlJc w:val="left"/>
      <w:pPr>
        <w:ind w:left="3780" w:hanging="420"/>
      </w:pPr>
    </w:lvl>
    <w:lvl w:ilvl="8" w:tplc="F7BC853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7" w15:restartNumberingAfterBreak="0">
    <w:nsid w:val="4E671591"/>
    <w:multiLevelType w:val="hybridMultilevel"/>
    <w:tmpl w:val="B0B6E1E6"/>
    <w:lvl w:ilvl="0" w:tplc="8C04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E62EF1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8B7CB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532A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F8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7DE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CCCF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8E828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E9CA8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525B3F"/>
    <w:multiLevelType w:val="hybridMultilevel"/>
    <w:tmpl w:val="67386A80"/>
    <w:lvl w:ilvl="0" w:tplc="C310B7CA">
      <w:start w:val="1"/>
      <w:numFmt w:val="bullet"/>
      <w:lvlText w:val=""/>
      <w:lvlJc w:val="left"/>
      <w:pPr>
        <w:ind w:left="420" w:hanging="420"/>
      </w:pPr>
    </w:lvl>
    <w:lvl w:ilvl="1" w:tplc="F1726D3E" w:tentative="1">
      <w:start w:val="1"/>
      <w:numFmt w:val="bullet"/>
      <w:lvlText w:val=""/>
      <w:lvlJc w:val="left"/>
      <w:pPr>
        <w:ind w:left="840" w:hanging="420"/>
      </w:pPr>
    </w:lvl>
    <w:lvl w:ilvl="2" w:tplc="3418D496" w:tentative="1">
      <w:start w:val="1"/>
      <w:numFmt w:val="bullet"/>
      <w:lvlText w:val=""/>
      <w:lvlJc w:val="left"/>
      <w:pPr>
        <w:ind w:left="1260" w:hanging="420"/>
      </w:pPr>
    </w:lvl>
    <w:lvl w:ilvl="3" w:tplc="D838656C" w:tentative="1">
      <w:start w:val="1"/>
      <w:numFmt w:val="bullet"/>
      <w:lvlText w:val=""/>
      <w:lvlJc w:val="left"/>
      <w:pPr>
        <w:ind w:left="1680" w:hanging="420"/>
      </w:pPr>
    </w:lvl>
    <w:lvl w:ilvl="4" w:tplc="179403B4" w:tentative="1">
      <w:start w:val="1"/>
      <w:numFmt w:val="bullet"/>
      <w:lvlText w:val=""/>
      <w:lvlJc w:val="left"/>
      <w:pPr>
        <w:ind w:left="2100" w:hanging="420"/>
      </w:pPr>
    </w:lvl>
    <w:lvl w:ilvl="5" w:tplc="FAA65EE6" w:tentative="1">
      <w:start w:val="1"/>
      <w:numFmt w:val="bullet"/>
      <w:lvlText w:val=""/>
      <w:lvlJc w:val="left"/>
      <w:pPr>
        <w:ind w:left="2520" w:hanging="420"/>
      </w:pPr>
    </w:lvl>
    <w:lvl w:ilvl="6" w:tplc="C6820C6A" w:tentative="1">
      <w:start w:val="1"/>
      <w:numFmt w:val="bullet"/>
      <w:lvlText w:val=""/>
      <w:lvlJc w:val="left"/>
      <w:pPr>
        <w:ind w:left="2940" w:hanging="420"/>
      </w:pPr>
    </w:lvl>
    <w:lvl w:ilvl="7" w:tplc="5786358A" w:tentative="1">
      <w:start w:val="1"/>
      <w:numFmt w:val="bullet"/>
      <w:lvlText w:val=""/>
      <w:lvlJc w:val="left"/>
      <w:pPr>
        <w:ind w:left="3360" w:hanging="420"/>
      </w:pPr>
    </w:lvl>
    <w:lvl w:ilvl="8" w:tplc="1356255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19" w15:restartNumberingAfterBreak="0">
    <w:nsid w:val="53BD4BB4"/>
    <w:multiLevelType w:val="hybridMultilevel"/>
    <w:tmpl w:val="6226B1A4"/>
    <w:lvl w:ilvl="0" w:tplc="A70CE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8336562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676BF66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D4AA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586B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7BB6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4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E464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784A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2B0692"/>
    <w:multiLevelType w:val="hybridMultilevel"/>
    <w:tmpl w:val="63E47EDE"/>
    <w:lvl w:ilvl="0" w:tplc="AB046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0582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009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C8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4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2C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C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46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6CA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E90FED"/>
    <w:multiLevelType w:val="hybridMultilevel"/>
    <w:tmpl w:val="43E86FF8"/>
    <w:lvl w:ilvl="0" w:tplc="836A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B7CACC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708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CC6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16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5527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D34F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33AD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03E8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5A7A49"/>
    <w:multiLevelType w:val="hybridMultilevel"/>
    <w:tmpl w:val="D0303BF0"/>
    <w:lvl w:ilvl="0" w:tplc="7870C432">
      <w:start w:val="1"/>
      <w:numFmt w:val="bullet"/>
      <w:lvlText w:val="−"/>
      <w:lvlJc w:val="left"/>
      <w:pPr>
        <w:ind w:left="1260" w:hanging="420"/>
      </w:pPr>
    </w:lvl>
    <w:lvl w:ilvl="1" w:tplc="B52AA80C">
      <w:start w:val="1"/>
      <w:numFmt w:val="bullet"/>
      <w:lvlText w:val=""/>
      <w:lvlJc w:val="left"/>
      <w:pPr>
        <w:ind w:left="1680" w:hanging="420"/>
      </w:pPr>
    </w:lvl>
    <w:lvl w:ilvl="2" w:tplc="1F345A66" w:tentative="1">
      <w:start w:val="1"/>
      <w:numFmt w:val="bullet"/>
      <w:lvlText w:val=""/>
      <w:lvlJc w:val="left"/>
      <w:pPr>
        <w:ind w:left="2100" w:hanging="420"/>
      </w:pPr>
    </w:lvl>
    <w:lvl w:ilvl="3" w:tplc="6354E3AE" w:tentative="1">
      <w:start w:val="1"/>
      <w:numFmt w:val="bullet"/>
      <w:lvlText w:val=""/>
      <w:lvlJc w:val="left"/>
      <w:pPr>
        <w:ind w:left="2520" w:hanging="420"/>
      </w:pPr>
    </w:lvl>
    <w:lvl w:ilvl="4" w:tplc="DFDC8178" w:tentative="1">
      <w:start w:val="1"/>
      <w:numFmt w:val="bullet"/>
      <w:lvlText w:val=""/>
      <w:lvlJc w:val="left"/>
      <w:pPr>
        <w:ind w:left="2940" w:hanging="420"/>
      </w:pPr>
    </w:lvl>
    <w:lvl w:ilvl="5" w:tplc="C81447A6" w:tentative="1">
      <w:start w:val="1"/>
      <w:numFmt w:val="bullet"/>
      <w:lvlText w:val=""/>
      <w:lvlJc w:val="left"/>
      <w:pPr>
        <w:ind w:left="3360" w:hanging="420"/>
      </w:pPr>
    </w:lvl>
    <w:lvl w:ilvl="6" w:tplc="C49E8CE2" w:tentative="1">
      <w:start w:val="1"/>
      <w:numFmt w:val="bullet"/>
      <w:lvlText w:val=""/>
      <w:lvlJc w:val="left"/>
      <w:pPr>
        <w:ind w:left="3780" w:hanging="420"/>
      </w:pPr>
    </w:lvl>
    <w:lvl w:ilvl="7" w:tplc="2F066C22" w:tentative="1">
      <w:start w:val="1"/>
      <w:numFmt w:val="bullet"/>
      <w:lvlText w:val=""/>
      <w:lvlJc w:val="left"/>
      <w:pPr>
        <w:ind w:left="4200" w:hanging="420"/>
      </w:pPr>
    </w:lvl>
    <w:lvl w:ilvl="8" w:tplc="C98C7986" w:tentative="1">
      <w:start w:val="1"/>
      <w:numFmt w:val="bullet"/>
      <w:lvlText w:val=""/>
      <w:lvlJc w:val="left"/>
      <w:pPr>
        <w:ind w:left="4620" w:hanging="420"/>
      </w:pPr>
    </w:lvl>
  </w:abstractNum>
  <w:abstractNum w:abstractNumId="23" w15:restartNumberingAfterBreak="0">
    <w:nsid w:val="5FC84F76"/>
    <w:multiLevelType w:val="hybridMultilevel"/>
    <w:tmpl w:val="8A182BCA"/>
    <w:lvl w:ilvl="0" w:tplc="35764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6B7E33E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DAE4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9A4E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D1B23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9BFA4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A0EE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9F4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948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237883"/>
    <w:multiLevelType w:val="hybridMultilevel"/>
    <w:tmpl w:val="1E7E1DBC"/>
    <w:lvl w:ilvl="0" w:tplc="D2AED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658AC3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FC8D7DC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81E5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6F2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DFE6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7B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894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1C2B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8F5406E"/>
    <w:multiLevelType w:val="hybridMultilevel"/>
    <w:tmpl w:val="DCE838E2"/>
    <w:lvl w:ilvl="0" w:tplc="3E080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3A8BA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B26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1500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AA8C2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408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E84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2674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56CF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3619D1"/>
    <w:multiLevelType w:val="hybridMultilevel"/>
    <w:tmpl w:val="C2DAE07C"/>
    <w:lvl w:ilvl="0" w:tplc="DA92D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150683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F560F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74A3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8B3C0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E6C82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56A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DC0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4C4D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370A76"/>
    <w:multiLevelType w:val="hybridMultilevel"/>
    <w:tmpl w:val="D33AD18E"/>
    <w:lvl w:ilvl="0" w:tplc="97287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E049AFE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306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482C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12AD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8C42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F267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7A9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AAE0E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77C1083"/>
    <w:multiLevelType w:val="hybridMultilevel"/>
    <w:tmpl w:val="69BA851C"/>
    <w:lvl w:ilvl="0" w:tplc="E86AB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8D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E1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6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8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8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CF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C5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2B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2E022F"/>
    <w:multiLevelType w:val="hybridMultilevel"/>
    <w:tmpl w:val="7B946710"/>
    <w:lvl w:ilvl="0" w:tplc="41524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7C66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EBA5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E5C6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916E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CF2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10CB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BA69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33DCF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9"/>
  </w:num>
  <w:num w:numId="3">
    <w:abstractNumId w:val="24"/>
  </w:num>
  <w:num w:numId="4">
    <w:abstractNumId w:val="4"/>
  </w:num>
  <w:num w:numId="5">
    <w:abstractNumId w:val="13"/>
  </w:num>
  <w:num w:numId="6">
    <w:abstractNumId w:val="6"/>
  </w:num>
  <w:num w:numId="7">
    <w:abstractNumId w:val="23"/>
  </w:num>
  <w:num w:numId="8">
    <w:abstractNumId w:val="8"/>
  </w:num>
  <w:num w:numId="9">
    <w:abstractNumId w:val="17"/>
  </w:num>
  <w:num w:numId="10">
    <w:abstractNumId w:val="12"/>
  </w:num>
  <w:num w:numId="11">
    <w:abstractNumId w:val="21"/>
  </w:num>
  <w:num w:numId="12">
    <w:abstractNumId w:val="27"/>
  </w:num>
  <w:num w:numId="13">
    <w:abstractNumId w:val="31"/>
  </w:num>
  <w:num w:numId="14">
    <w:abstractNumId w:val="26"/>
  </w:num>
  <w:num w:numId="15">
    <w:abstractNumId w:val="11"/>
  </w:num>
  <w:num w:numId="16">
    <w:abstractNumId w:val="28"/>
  </w:num>
  <w:num w:numId="17">
    <w:abstractNumId w:val="7"/>
  </w:num>
  <w:num w:numId="18">
    <w:abstractNumId w:val="10"/>
  </w:num>
  <w:num w:numId="19">
    <w:abstractNumId w:val="0"/>
  </w:num>
  <w:num w:numId="20">
    <w:abstractNumId w:val="1"/>
  </w:num>
  <w:num w:numId="21">
    <w:abstractNumId w:val="19"/>
  </w:num>
  <w:num w:numId="22">
    <w:abstractNumId w:val="15"/>
  </w:num>
  <w:num w:numId="23">
    <w:abstractNumId w:val="3"/>
  </w:num>
  <w:num w:numId="24">
    <w:abstractNumId w:val="14"/>
  </w:num>
  <w:num w:numId="25">
    <w:abstractNumId w:val="2"/>
  </w:num>
  <w:num w:numId="26">
    <w:abstractNumId w:val="18"/>
  </w:num>
  <w:num w:numId="27">
    <w:abstractNumId w:val="16"/>
  </w:num>
  <w:num w:numId="28">
    <w:abstractNumId w:val="22"/>
  </w:num>
  <w:num w:numId="29">
    <w:abstractNumId w:val="5"/>
  </w:num>
  <w:num w:numId="30">
    <w:abstractNumId w:val="4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30"/>
  </w:num>
  <w:num w:numId="33">
    <w:abstractNumId w:val="20"/>
  </w:num>
  <w:num w:numId="34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33711"/>
    <w:rsid w:val="00035734"/>
    <w:rsid w:val="000442B5"/>
    <w:rsid w:val="0004672B"/>
    <w:rsid w:val="0005106F"/>
    <w:rsid w:val="00052C9C"/>
    <w:rsid w:val="000578FC"/>
    <w:rsid w:val="00064F12"/>
    <w:rsid w:val="00066118"/>
    <w:rsid w:val="00076AEA"/>
    <w:rsid w:val="00086A1D"/>
    <w:rsid w:val="00086EDB"/>
    <w:rsid w:val="0008712B"/>
    <w:rsid w:val="000914CA"/>
    <w:rsid w:val="00091D3B"/>
    <w:rsid w:val="000A1420"/>
    <w:rsid w:val="000B0374"/>
    <w:rsid w:val="000B0628"/>
    <w:rsid w:val="000B6CB3"/>
    <w:rsid w:val="000C68F4"/>
    <w:rsid w:val="000E022B"/>
    <w:rsid w:val="000F6A83"/>
    <w:rsid w:val="000F6B93"/>
    <w:rsid w:val="00105391"/>
    <w:rsid w:val="00106551"/>
    <w:rsid w:val="00106E4B"/>
    <w:rsid w:val="00110BB3"/>
    <w:rsid w:val="0014239F"/>
    <w:rsid w:val="00152D4D"/>
    <w:rsid w:val="00160044"/>
    <w:rsid w:val="00164E42"/>
    <w:rsid w:val="00165214"/>
    <w:rsid w:val="00174C67"/>
    <w:rsid w:val="00177C8F"/>
    <w:rsid w:val="00194CFA"/>
    <w:rsid w:val="001A621E"/>
    <w:rsid w:val="001B0D18"/>
    <w:rsid w:val="001C34FF"/>
    <w:rsid w:val="001D69DD"/>
    <w:rsid w:val="001E4907"/>
    <w:rsid w:val="001F3AE4"/>
    <w:rsid w:val="00201332"/>
    <w:rsid w:val="0021388E"/>
    <w:rsid w:val="00221897"/>
    <w:rsid w:val="0022478F"/>
    <w:rsid w:val="0024235D"/>
    <w:rsid w:val="0024532E"/>
    <w:rsid w:val="0024648B"/>
    <w:rsid w:val="00246F4A"/>
    <w:rsid w:val="0025198E"/>
    <w:rsid w:val="00252F65"/>
    <w:rsid w:val="002553F3"/>
    <w:rsid w:val="00260DEE"/>
    <w:rsid w:val="0026337D"/>
    <w:rsid w:val="00264A2C"/>
    <w:rsid w:val="0026679C"/>
    <w:rsid w:val="002727E8"/>
    <w:rsid w:val="002743E4"/>
    <w:rsid w:val="00274494"/>
    <w:rsid w:val="0027571A"/>
    <w:rsid w:val="0027600F"/>
    <w:rsid w:val="00285AF8"/>
    <w:rsid w:val="002860EF"/>
    <w:rsid w:val="00287304"/>
    <w:rsid w:val="00290712"/>
    <w:rsid w:val="00294B79"/>
    <w:rsid w:val="002A69BB"/>
    <w:rsid w:val="002B021B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F08FD"/>
    <w:rsid w:val="00302C8F"/>
    <w:rsid w:val="0030347A"/>
    <w:rsid w:val="00314027"/>
    <w:rsid w:val="00323657"/>
    <w:rsid w:val="00327FA9"/>
    <w:rsid w:val="00335E83"/>
    <w:rsid w:val="003405E8"/>
    <w:rsid w:val="003431E9"/>
    <w:rsid w:val="00344FD5"/>
    <w:rsid w:val="003500AD"/>
    <w:rsid w:val="00365D15"/>
    <w:rsid w:val="00370229"/>
    <w:rsid w:val="00372B8E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3FFC"/>
    <w:rsid w:val="003A695B"/>
    <w:rsid w:val="003A772C"/>
    <w:rsid w:val="003B0ABA"/>
    <w:rsid w:val="003B210C"/>
    <w:rsid w:val="003B730A"/>
    <w:rsid w:val="003C17F4"/>
    <w:rsid w:val="003C1B1C"/>
    <w:rsid w:val="003C44F8"/>
    <w:rsid w:val="003E0CBC"/>
    <w:rsid w:val="003E269F"/>
    <w:rsid w:val="003E46B0"/>
    <w:rsid w:val="003F051A"/>
    <w:rsid w:val="003F7093"/>
    <w:rsid w:val="00400AAD"/>
    <w:rsid w:val="00401A10"/>
    <w:rsid w:val="0041102D"/>
    <w:rsid w:val="004116E0"/>
    <w:rsid w:val="00416BDF"/>
    <w:rsid w:val="00425DB3"/>
    <w:rsid w:val="0043491A"/>
    <w:rsid w:val="0043527E"/>
    <w:rsid w:val="004370E1"/>
    <w:rsid w:val="004575B7"/>
    <w:rsid w:val="0046515C"/>
    <w:rsid w:val="00482DD8"/>
    <w:rsid w:val="00483B0E"/>
    <w:rsid w:val="00487972"/>
    <w:rsid w:val="004A4764"/>
    <w:rsid w:val="004A58ED"/>
    <w:rsid w:val="004B25B2"/>
    <w:rsid w:val="004B73D0"/>
    <w:rsid w:val="004C3FAB"/>
    <w:rsid w:val="004C607D"/>
    <w:rsid w:val="004C739A"/>
    <w:rsid w:val="004D7903"/>
    <w:rsid w:val="004E483F"/>
    <w:rsid w:val="004F49C8"/>
    <w:rsid w:val="004F734A"/>
    <w:rsid w:val="00503B86"/>
    <w:rsid w:val="005060F8"/>
    <w:rsid w:val="00514EBC"/>
    <w:rsid w:val="00523214"/>
    <w:rsid w:val="005271CE"/>
    <w:rsid w:val="00532969"/>
    <w:rsid w:val="00540E2F"/>
    <w:rsid w:val="005411C5"/>
    <w:rsid w:val="0054401D"/>
    <w:rsid w:val="00553B98"/>
    <w:rsid w:val="00565D63"/>
    <w:rsid w:val="00582756"/>
    <w:rsid w:val="005909D2"/>
    <w:rsid w:val="005A1171"/>
    <w:rsid w:val="005A15A2"/>
    <w:rsid w:val="005B4381"/>
    <w:rsid w:val="005B4523"/>
    <w:rsid w:val="005B4949"/>
    <w:rsid w:val="005B6067"/>
    <w:rsid w:val="005B694A"/>
    <w:rsid w:val="005C1C83"/>
    <w:rsid w:val="005C3579"/>
    <w:rsid w:val="005D561A"/>
    <w:rsid w:val="005D7F6A"/>
    <w:rsid w:val="005E0EAC"/>
    <w:rsid w:val="005E79F7"/>
    <w:rsid w:val="005F105C"/>
    <w:rsid w:val="005F46D0"/>
    <w:rsid w:val="00615946"/>
    <w:rsid w:val="00620B86"/>
    <w:rsid w:val="00621F59"/>
    <w:rsid w:val="00621FB4"/>
    <w:rsid w:val="00624A59"/>
    <w:rsid w:val="00632023"/>
    <w:rsid w:val="006332CC"/>
    <w:rsid w:val="00633A0B"/>
    <w:rsid w:val="0063486C"/>
    <w:rsid w:val="00634B17"/>
    <w:rsid w:val="00637807"/>
    <w:rsid w:val="00642B5E"/>
    <w:rsid w:val="00643F05"/>
    <w:rsid w:val="006441DC"/>
    <w:rsid w:val="00651935"/>
    <w:rsid w:val="00671588"/>
    <w:rsid w:val="00674461"/>
    <w:rsid w:val="0067556A"/>
    <w:rsid w:val="006759D9"/>
    <w:rsid w:val="00677890"/>
    <w:rsid w:val="00681B07"/>
    <w:rsid w:val="0069004D"/>
    <w:rsid w:val="006935C9"/>
    <w:rsid w:val="006A2309"/>
    <w:rsid w:val="006A2DF1"/>
    <w:rsid w:val="006A3C2E"/>
    <w:rsid w:val="006B1967"/>
    <w:rsid w:val="006B59B8"/>
    <w:rsid w:val="006B7BB4"/>
    <w:rsid w:val="006C3B2C"/>
    <w:rsid w:val="006D6E5B"/>
    <w:rsid w:val="006E0192"/>
    <w:rsid w:val="006E240A"/>
    <w:rsid w:val="006E3934"/>
    <w:rsid w:val="006E556E"/>
    <w:rsid w:val="006F4816"/>
    <w:rsid w:val="006F6674"/>
    <w:rsid w:val="00700898"/>
    <w:rsid w:val="00703112"/>
    <w:rsid w:val="007128B9"/>
    <w:rsid w:val="0071313C"/>
    <w:rsid w:val="007149E9"/>
    <w:rsid w:val="00735F37"/>
    <w:rsid w:val="007419EA"/>
    <w:rsid w:val="00742090"/>
    <w:rsid w:val="007423DD"/>
    <w:rsid w:val="00752F0A"/>
    <w:rsid w:val="007551C7"/>
    <w:rsid w:val="00760FA1"/>
    <w:rsid w:val="00761554"/>
    <w:rsid w:val="00773095"/>
    <w:rsid w:val="00780EA3"/>
    <w:rsid w:val="00784828"/>
    <w:rsid w:val="007869BF"/>
    <w:rsid w:val="00790610"/>
    <w:rsid w:val="00790CEA"/>
    <w:rsid w:val="00794229"/>
    <w:rsid w:val="007A1738"/>
    <w:rsid w:val="007B0AD4"/>
    <w:rsid w:val="007B61F6"/>
    <w:rsid w:val="007C217F"/>
    <w:rsid w:val="007C242E"/>
    <w:rsid w:val="007C50BE"/>
    <w:rsid w:val="007D050C"/>
    <w:rsid w:val="007E2941"/>
    <w:rsid w:val="00804C38"/>
    <w:rsid w:val="00806351"/>
    <w:rsid w:val="00811AEC"/>
    <w:rsid w:val="00812F43"/>
    <w:rsid w:val="00822C28"/>
    <w:rsid w:val="00824E02"/>
    <w:rsid w:val="00842DDD"/>
    <w:rsid w:val="0084464A"/>
    <w:rsid w:val="00853C36"/>
    <w:rsid w:val="00865C74"/>
    <w:rsid w:val="008664AE"/>
    <w:rsid w:val="00870A66"/>
    <w:rsid w:val="00870E07"/>
    <w:rsid w:val="008717F2"/>
    <w:rsid w:val="00874ED9"/>
    <w:rsid w:val="0087760B"/>
    <w:rsid w:val="00885508"/>
    <w:rsid w:val="00885BC8"/>
    <w:rsid w:val="0089564E"/>
    <w:rsid w:val="008A7439"/>
    <w:rsid w:val="008B02E1"/>
    <w:rsid w:val="008B079F"/>
    <w:rsid w:val="008C7005"/>
    <w:rsid w:val="008C70FA"/>
    <w:rsid w:val="008D78C0"/>
    <w:rsid w:val="008E1F28"/>
    <w:rsid w:val="008F529E"/>
    <w:rsid w:val="008F5C8C"/>
    <w:rsid w:val="00901885"/>
    <w:rsid w:val="009050DA"/>
    <w:rsid w:val="00905F0A"/>
    <w:rsid w:val="00915630"/>
    <w:rsid w:val="009163A1"/>
    <w:rsid w:val="00947870"/>
    <w:rsid w:val="00954492"/>
    <w:rsid w:val="00955350"/>
    <w:rsid w:val="00956349"/>
    <w:rsid w:val="0095702A"/>
    <w:rsid w:val="00970BBE"/>
    <w:rsid w:val="00973156"/>
    <w:rsid w:val="00995F85"/>
    <w:rsid w:val="009A0A53"/>
    <w:rsid w:val="009A0F65"/>
    <w:rsid w:val="009A389A"/>
    <w:rsid w:val="009A40A1"/>
    <w:rsid w:val="009C5E60"/>
    <w:rsid w:val="009C6BB8"/>
    <w:rsid w:val="009D3C42"/>
    <w:rsid w:val="009D45DC"/>
    <w:rsid w:val="009E33F6"/>
    <w:rsid w:val="009E3FC0"/>
    <w:rsid w:val="009F288E"/>
    <w:rsid w:val="009F2A69"/>
    <w:rsid w:val="00A076D9"/>
    <w:rsid w:val="00A11CEE"/>
    <w:rsid w:val="00A1782C"/>
    <w:rsid w:val="00A224BD"/>
    <w:rsid w:val="00A30AAE"/>
    <w:rsid w:val="00A3655C"/>
    <w:rsid w:val="00A42FA8"/>
    <w:rsid w:val="00A44FD0"/>
    <w:rsid w:val="00A529DC"/>
    <w:rsid w:val="00A5639D"/>
    <w:rsid w:val="00A572EA"/>
    <w:rsid w:val="00A6242B"/>
    <w:rsid w:val="00A70F98"/>
    <w:rsid w:val="00A8095A"/>
    <w:rsid w:val="00A80BB8"/>
    <w:rsid w:val="00A85B49"/>
    <w:rsid w:val="00AA277F"/>
    <w:rsid w:val="00AA3E3D"/>
    <w:rsid w:val="00AA488B"/>
    <w:rsid w:val="00AB6FF2"/>
    <w:rsid w:val="00AC0DEA"/>
    <w:rsid w:val="00AC2CA1"/>
    <w:rsid w:val="00AC6407"/>
    <w:rsid w:val="00AD0682"/>
    <w:rsid w:val="00AD26EA"/>
    <w:rsid w:val="00AD3117"/>
    <w:rsid w:val="00AD4A7F"/>
    <w:rsid w:val="00AD5634"/>
    <w:rsid w:val="00AE1C1D"/>
    <w:rsid w:val="00AF4C5A"/>
    <w:rsid w:val="00AF5146"/>
    <w:rsid w:val="00AF7F5F"/>
    <w:rsid w:val="00B023C3"/>
    <w:rsid w:val="00B044AD"/>
    <w:rsid w:val="00B11E27"/>
    <w:rsid w:val="00B17E40"/>
    <w:rsid w:val="00B223A5"/>
    <w:rsid w:val="00B23089"/>
    <w:rsid w:val="00B27CBC"/>
    <w:rsid w:val="00B325F0"/>
    <w:rsid w:val="00B35F53"/>
    <w:rsid w:val="00B36FE3"/>
    <w:rsid w:val="00B505A9"/>
    <w:rsid w:val="00B53207"/>
    <w:rsid w:val="00B601C9"/>
    <w:rsid w:val="00B62FC1"/>
    <w:rsid w:val="00B63186"/>
    <w:rsid w:val="00B74C79"/>
    <w:rsid w:val="00B75D89"/>
    <w:rsid w:val="00B82C2B"/>
    <w:rsid w:val="00B85047"/>
    <w:rsid w:val="00B85B1B"/>
    <w:rsid w:val="00B96AA7"/>
    <w:rsid w:val="00BA3518"/>
    <w:rsid w:val="00BC3157"/>
    <w:rsid w:val="00BC4DE3"/>
    <w:rsid w:val="00BD093D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210B"/>
    <w:rsid w:val="00C461BF"/>
    <w:rsid w:val="00C51F22"/>
    <w:rsid w:val="00C52707"/>
    <w:rsid w:val="00C55A77"/>
    <w:rsid w:val="00C64051"/>
    <w:rsid w:val="00C6681F"/>
    <w:rsid w:val="00C67104"/>
    <w:rsid w:val="00C7054B"/>
    <w:rsid w:val="00C774C0"/>
    <w:rsid w:val="00C7754F"/>
    <w:rsid w:val="00C77A75"/>
    <w:rsid w:val="00C8159E"/>
    <w:rsid w:val="00C93E08"/>
    <w:rsid w:val="00C94487"/>
    <w:rsid w:val="00CA1A56"/>
    <w:rsid w:val="00CA40AE"/>
    <w:rsid w:val="00CA770A"/>
    <w:rsid w:val="00CB17DC"/>
    <w:rsid w:val="00CB4AD4"/>
    <w:rsid w:val="00CC213F"/>
    <w:rsid w:val="00CC2372"/>
    <w:rsid w:val="00CC273E"/>
    <w:rsid w:val="00CC519B"/>
    <w:rsid w:val="00CC62CA"/>
    <w:rsid w:val="00CD109B"/>
    <w:rsid w:val="00CD2D65"/>
    <w:rsid w:val="00CD7A7A"/>
    <w:rsid w:val="00CE2B0F"/>
    <w:rsid w:val="00CE4B7E"/>
    <w:rsid w:val="00CF0929"/>
    <w:rsid w:val="00CF411A"/>
    <w:rsid w:val="00CF77FF"/>
    <w:rsid w:val="00D167E2"/>
    <w:rsid w:val="00D43243"/>
    <w:rsid w:val="00D565BE"/>
    <w:rsid w:val="00D602FD"/>
    <w:rsid w:val="00D60AB9"/>
    <w:rsid w:val="00D708D2"/>
    <w:rsid w:val="00DA167B"/>
    <w:rsid w:val="00DA1B21"/>
    <w:rsid w:val="00DA1C25"/>
    <w:rsid w:val="00DA3415"/>
    <w:rsid w:val="00DA53B5"/>
    <w:rsid w:val="00DC122D"/>
    <w:rsid w:val="00DC4C15"/>
    <w:rsid w:val="00DD2759"/>
    <w:rsid w:val="00DE2DE1"/>
    <w:rsid w:val="00DE3CF8"/>
    <w:rsid w:val="00DE5FE8"/>
    <w:rsid w:val="00DF72D1"/>
    <w:rsid w:val="00E00024"/>
    <w:rsid w:val="00E14775"/>
    <w:rsid w:val="00E20650"/>
    <w:rsid w:val="00E2266B"/>
    <w:rsid w:val="00E2716B"/>
    <w:rsid w:val="00E30051"/>
    <w:rsid w:val="00E346C6"/>
    <w:rsid w:val="00E36A51"/>
    <w:rsid w:val="00E375A2"/>
    <w:rsid w:val="00E410AC"/>
    <w:rsid w:val="00E47C0A"/>
    <w:rsid w:val="00E505A9"/>
    <w:rsid w:val="00E51026"/>
    <w:rsid w:val="00E60C89"/>
    <w:rsid w:val="00E62724"/>
    <w:rsid w:val="00E6511D"/>
    <w:rsid w:val="00E65248"/>
    <w:rsid w:val="00E65469"/>
    <w:rsid w:val="00E678D2"/>
    <w:rsid w:val="00E70A03"/>
    <w:rsid w:val="00E77E8A"/>
    <w:rsid w:val="00E8582B"/>
    <w:rsid w:val="00E91B49"/>
    <w:rsid w:val="00EA39B4"/>
    <w:rsid w:val="00EA6B21"/>
    <w:rsid w:val="00EB5F6C"/>
    <w:rsid w:val="00EB6602"/>
    <w:rsid w:val="00EC4364"/>
    <w:rsid w:val="00ED2AC6"/>
    <w:rsid w:val="00ED2C91"/>
    <w:rsid w:val="00ED3625"/>
    <w:rsid w:val="00ED6AD1"/>
    <w:rsid w:val="00EE1AC2"/>
    <w:rsid w:val="00EE4474"/>
    <w:rsid w:val="00EE4509"/>
    <w:rsid w:val="00EE6DFA"/>
    <w:rsid w:val="00EF221A"/>
    <w:rsid w:val="00EF3482"/>
    <w:rsid w:val="00EF54B7"/>
    <w:rsid w:val="00F02AEB"/>
    <w:rsid w:val="00F04A00"/>
    <w:rsid w:val="00F118C4"/>
    <w:rsid w:val="00F126C1"/>
    <w:rsid w:val="00F15F3D"/>
    <w:rsid w:val="00F17E83"/>
    <w:rsid w:val="00F23740"/>
    <w:rsid w:val="00F30681"/>
    <w:rsid w:val="00F36218"/>
    <w:rsid w:val="00F36CEE"/>
    <w:rsid w:val="00F429B1"/>
    <w:rsid w:val="00F42ACC"/>
    <w:rsid w:val="00F4330A"/>
    <w:rsid w:val="00F47F5A"/>
    <w:rsid w:val="00F50284"/>
    <w:rsid w:val="00F50497"/>
    <w:rsid w:val="00F523A5"/>
    <w:rsid w:val="00F538EB"/>
    <w:rsid w:val="00F63240"/>
    <w:rsid w:val="00F6470C"/>
    <w:rsid w:val="00F6551F"/>
    <w:rsid w:val="00F67D8F"/>
    <w:rsid w:val="00F74EBF"/>
    <w:rsid w:val="00F86242"/>
    <w:rsid w:val="00F91E7B"/>
    <w:rsid w:val="00FA3C19"/>
    <w:rsid w:val="00FA49DC"/>
    <w:rsid w:val="00FA7696"/>
    <w:rsid w:val="00FA7E21"/>
    <w:rsid w:val="00FB09F3"/>
    <w:rsid w:val="00FB4639"/>
    <w:rsid w:val="00FC72B7"/>
    <w:rsid w:val="00FD7059"/>
    <w:rsid w:val="00FE0B86"/>
    <w:rsid w:val="00FE1139"/>
    <w:rsid w:val="00FF2D6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B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4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7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18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8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4630</TotalTime>
  <Pages>6</Pages>
  <Words>575</Words>
  <Characters>3283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38</cp:revision>
  <dcterms:created xsi:type="dcterms:W3CDTF">2021-01-15T14:33:00Z</dcterms:created>
  <dcterms:modified xsi:type="dcterms:W3CDTF">2021-10-22T13:33:00Z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(3)q3wYhdiNz9mVJYMi9j3Jq5R+LlluEg3jxnPKh8F+hIbb6rgXs+TkRgWTwEYONr/K04rFbS3C
vKo9NUZN6hgtir1a2ilAkv9SSBrxn67EpzmqkRh21MrTavZyGElaiByaKRj0zW2ttbw1WgTq
8zi8t3W5JMhSscVoX1ZpR0MKyVe2VYds3Z/O0ta4LkU0C6PFt08BOAZYVrzOh/cvI+iUJi4j
AufrdKLoW4t4iFxoYu</vt:lpwstr>
  </property>
  <property fmtid="{D5CDD505-2E9C-101B-9397-08002B2CF9AE}" pid="3" name="_2015_ms_pID_7253431">
    <vt:lpwstr>rQLGXC0OW+HbfcaOHyC0yQOck+N88y9/d454q/2uIsDq45d3TM+mtF
oKaW+prb7+FCsqX6Um1IaNH/7wkfWHEbPs09bmxupobgfjTkKLQV/hdQn84svcNUljqoiPGP
M9R+BaaBnyYZ4UWNr6jRnu1bwBFQ3k1/rlHJb5kA55du2YULFaNjGOh0aRFuhjybriKOugRB
i03fMgLdMNXrFrf9v/W8+I/mL7Lj/3b18mkJ</vt:lpwstr>
  </property>
  <property fmtid="{D5CDD505-2E9C-101B-9397-08002B2CF9AE}" pid="4" name="_2015_ms_pID_7253432">
    <vt:lpwstr>BZWu3vs8CGmnNWCilr+gytc=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1634909621</vt:lpwstr>
  </property>
</Properties>
</file>